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02D49" w14:textId="5D1BB903" w:rsidR="00CB0C40" w:rsidRDefault="00CB0C40" w:rsidP="00051802">
      <w:pPr>
        <w:pStyle w:val="Jalus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Lisa 1 Tehniline kirjeldus</w:t>
      </w:r>
    </w:p>
    <w:p w14:paraId="64401881" w14:textId="6A1B53F7" w:rsidR="00CB0C40" w:rsidRPr="00CB0C40" w:rsidRDefault="00CB0C40" w:rsidP="00CB0C40">
      <w:pPr>
        <w:pStyle w:val="Jalus"/>
        <w:rPr>
          <w:sz w:val="24"/>
          <w:szCs w:val="24"/>
        </w:rPr>
      </w:pPr>
      <w:r w:rsidRPr="00CB0C40">
        <w:rPr>
          <w:sz w:val="24"/>
          <w:szCs w:val="24"/>
        </w:rPr>
        <w:t>Riigihange: Väetised ja taimekaitsevahendid RMK taimlatele 2026. aastaks</w:t>
      </w:r>
    </w:p>
    <w:p w14:paraId="72439ED2" w14:textId="09F907C0" w:rsidR="00CB0C40" w:rsidRPr="00CB0C40" w:rsidRDefault="00CB0C40" w:rsidP="00CB0C40">
      <w:pPr>
        <w:pStyle w:val="Jalus"/>
        <w:rPr>
          <w:sz w:val="24"/>
          <w:szCs w:val="24"/>
        </w:rPr>
      </w:pPr>
      <w:r w:rsidRPr="00CB0C40">
        <w:rPr>
          <w:sz w:val="24"/>
          <w:szCs w:val="24"/>
        </w:rPr>
        <w:t>Viitenumber: 305358</w:t>
      </w:r>
    </w:p>
    <w:p w14:paraId="18BA7AC3" w14:textId="77777777" w:rsidR="00CB0C40" w:rsidRDefault="00CB0C40" w:rsidP="00051802">
      <w:pPr>
        <w:pStyle w:val="Jalus"/>
        <w:rPr>
          <w:b/>
          <w:bCs/>
          <w:sz w:val="28"/>
          <w:szCs w:val="28"/>
        </w:rPr>
      </w:pPr>
    </w:p>
    <w:p w14:paraId="50AC0604" w14:textId="77777777" w:rsidR="00CB0C40" w:rsidRDefault="00CB0C40" w:rsidP="00051802">
      <w:pPr>
        <w:pStyle w:val="Jalus"/>
        <w:rPr>
          <w:b/>
          <w:bCs/>
          <w:sz w:val="28"/>
          <w:szCs w:val="28"/>
        </w:rPr>
      </w:pPr>
    </w:p>
    <w:p w14:paraId="6B422CD7" w14:textId="45044A87" w:rsidR="009D1C01" w:rsidRPr="0024581D" w:rsidRDefault="006172BD" w:rsidP="00051802">
      <w:pPr>
        <w:pStyle w:val="Jalus"/>
        <w:rPr>
          <w:b/>
          <w:bCs/>
          <w:sz w:val="24"/>
          <w:szCs w:val="24"/>
        </w:rPr>
      </w:pPr>
      <w:r w:rsidRPr="0024581D">
        <w:rPr>
          <w:b/>
          <w:bCs/>
          <w:sz w:val="24"/>
          <w:szCs w:val="24"/>
        </w:rPr>
        <w:t>V</w:t>
      </w:r>
      <w:r w:rsidR="006F5EC9" w:rsidRPr="0024581D">
        <w:rPr>
          <w:b/>
          <w:bCs/>
          <w:sz w:val="24"/>
          <w:szCs w:val="24"/>
        </w:rPr>
        <w:t>ä</w:t>
      </w:r>
      <w:r w:rsidR="00E977B7" w:rsidRPr="0024581D">
        <w:rPr>
          <w:b/>
          <w:bCs/>
          <w:sz w:val="24"/>
          <w:szCs w:val="24"/>
        </w:rPr>
        <w:t>etised ja t</w:t>
      </w:r>
      <w:r w:rsidR="00AB12D5" w:rsidRPr="0024581D">
        <w:rPr>
          <w:b/>
          <w:bCs/>
          <w:sz w:val="24"/>
          <w:szCs w:val="24"/>
        </w:rPr>
        <w:t>aimekaitsevahendid RMK</w:t>
      </w:r>
      <w:r w:rsidR="00156254" w:rsidRPr="0024581D">
        <w:rPr>
          <w:b/>
          <w:bCs/>
          <w:sz w:val="24"/>
          <w:szCs w:val="24"/>
        </w:rPr>
        <w:t xml:space="preserve"> </w:t>
      </w:r>
      <w:r w:rsidR="00AB12D5" w:rsidRPr="0024581D">
        <w:rPr>
          <w:b/>
          <w:bCs/>
          <w:sz w:val="24"/>
          <w:szCs w:val="24"/>
        </w:rPr>
        <w:t>taimlatele</w:t>
      </w:r>
      <w:r w:rsidR="000E2CFE" w:rsidRPr="0024581D">
        <w:rPr>
          <w:b/>
          <w:bCs/>
          <w:sz w:val="24"/>
          <w:szCs w:val="24"/>
        </w:rPr>
        <w:t xml:space="preserve"> </w:t>
      </w:r>
      <w:r w:rsidR="00D81D27" w:rsidRPr="0024581D">
        <w:rPr>
          <w:b/>
          <w:bCs/>
          <w:sz w:val="24"/>
          <w:szCs w:val="24"/>
        </w:rPr>
        <w:t>202</w:t>
      </w:r>
      <w:r w:rsidR="0097369C" w:rsidRPr="0024581D">
        <w:rPr>
          <w:b/>
          <w:bCs/>
          <w:sz w:val="24"/>
          <w:szCs w:val="24"/>
        </w:rPr>
        <w:t>6</w:t>
      </w:r>
      <w:r w:rsidR="000E2CFE" w:rsidRPr="0024581D">
        <w:rPr>
          <w:b/>
          <w:bCs/>
          <w:sz w:val="24"/>
          <w:szCs w:val="24"/>
        </w:rPr>
        <w:t>. aastaks</w:t>
      </w:r>
    </w:p>
    <w:p w14:paraId="7BB868E6" w14:textId="77777777" w:rsidR="00CB0C40" w:rsidRPr="0024581D" w:rsidRDefault="00CB0C40" w:rsidP="00051802">
      <w:pPr>
        <w:pStyle w:val="Jalus"/>
        <w:rPr>
          <w:b/>
          <w:bCs/>
          <w:sz w:val="24"/>
          <w:szCs w:val="24"/>
        </w:rPr>
      </w:pPr>
    </w:p>
    <w:p w14:paraId="022F7DC7" w14:textId="77777777" w:rsidR="005F4886" w:rsidRDefault="00CB0C40" w:rsidP="005F4886">
      <w:pPr>
        <w:pStyle w:val="Loendilik"/>
        <w:numPr>
          <w:ilvl w:val="0"/>
          <w:numId w:val="29"/>
        </w:numPr>
        <w:jc w:val="both"/>
        <w:rPr>
          <w:b/>
          <w:bCs/>
        </w:rPr>
      </w:pPr>
      <w:r w:rsidRPr="0024581D">
        <w:rPr>
          <w:b/>
          <w:bCs/>
        </w:rPr>
        <w:t>Üldinfo</w:t>
      </w:r>
    </w:p>
    <w:p w14:paraId="5C73A5F8" w14:textId="77777777" w:rsidR="005F4886" w:rsidRDefault="00CB0C40" w:rsidP="005F4886">
      <w:pPr>
        <w:pStyle w:val="Loendilik"/>
        <w:numPr>
          <w:ilvl w:val="1"/>
          <w:numId w:val="29"/>
        </w:numPr>
        <w:jc w:val="both"/>
        <w:rPr>
          <w:b/>
          <w:bCs/>
        </w:rPr>
      </w:pPr>
      <w:r w:rsidRPr="0024581D">
        <w:t xml:space="preserve">Avatud menetlusega hanke tulemusel ostetakse erinevaid väetisi ja taimekaitsevahendeid (edaspidi ka kaup/toode) koos tarnega erinevatesse sihtkohtadesse (RMK taimlad). Kõik pakkumuses esitatud hinnad peavad sisaldama kauba transporti tarne sihtkohtadesse. </w:t>
      </w:r>
    </w:p>
    <w:p w14:paraId="535E27CD" w14:textId="77777777" w:rsidR="005F4886" w:rsidRDefault="00CB0C40" w:rsidP="005F4886">
      <w:pPr>
        <w:pStyle w:val="Loendilik"/>
        <w:numPr>
          <w:ilvl w:val="1"/>
          <w:numId w:val="29"/>
        </w:numPr>
        <w:jc w:val="both"/>
        <w:rPr>
          <w:b/>
          <w:bCs/>
        </w:rPr>
      </w:pPr>
      <w:r w:rsidRPr="0024581D">
        <w:t>Hankija sõlmib raamlepingu ühe pakkujaga. Raamleping sõlmitakse tähtajaga kuni 31.12.2026.</w:t>
      </w:r>
    </w:p>
    <w:p w14:paraId="57936302" w14:textId="77777777" w:rsidR="005F4886" w:rsidRDefault="002201C7" w:rsidP="005F4886">
      <w:pPr>
        <w:pStyle w:val="Loendilik"/>
        <w:numPr>
          <w:ilvl w:val="1"/>
          <w:numId w:val="29"/>
        </w:numPr>
        <w:jc w:val="both"/>
        <w:rPr>
          <w:b/>
          <w:bCs/>
        </w:rPr>
      </w:pPr>
      <w:r w:rsidRPr="002201C7">
        <w:t xml:space="preserve">Raamlepingu alusel esitab hankija raamlepingu kehtivusajal väetiste ja/või taimekaitsevahendite tellimusi. </w:t>
      </w:r>
      <w:r w:rsidR="00F16BF6">
        <w:t>Esmase tellimuse kogused ning tellitavate väetiste ja taimekaitsevahendite nimetused on määratletud käesolevas tehnilises kirjelduses.</w:t>
      </w:r>
      <w:r w:rsidR="008F7788">
        <w:t xml:space="preserve"> </w:t>
      </w:r>
      <w:r w:rsidR="00F16BF6">
        <w:t>Esmane tellimus loetakse raamlepingu alusel sõlmituks raamlepingu jõustumisel ning selle eraldi vormistamist ei nõuta</w:t>
      </w:r>
      <w:r w:rsidRPr="002201C7">
        <w:t>.</w:t>
      </w:r>
      <w:r w:rsidR="00CB0C40" w:rsidRPr="0024581D">
        <w:t xml:space="preserve"> Esmase tellimuse tarnetähtaeg on </w:t>
      </w:r>
      <w:r w:rsidR="00C36C61">
        <w:t xml:space="preserve">21 päeva </w:t>
      </w:r>
      <w:r w:rsidR="00CB0C40" w:rsidRPr="0024581D">
        <w:t>hankelepingu sõlmimisest.</w:t>
      </w:r>
      <w:r w:rsidR="008F7788">
        <w:t xml:space="preserve"> </w:t>
      </w:r>
      <w:r w:rsidR="00CB0C40" w:rsidRPr="0024581D">
        <w:t xml:space="preserve">Hankija võib tellida vastavalt vajadusele kaupu juurde kuni </w:t>
      </w:r>
      <w:r w:rsidR="00D06504">
        <w:t>15</w:t>
      </w:r>
      <w:r w:rsidR="00CB0C40" w:rsidRPr="0024581D">
        <w:t>.1</w:t>
      </w:r>
      <w:r w:rsidR="00D06504">
        <w:t>1</w:t>
      </w:r>
      <w:r w:rsidR="00CB0C40" w:rsidRPr="0024581D">
        <w:t>.2026.</w:t>
      </w:r>
    </w:p>
    <w:p w14:paraId="1EB4AB71" w14:textId="5295CAD6" w:rsidR="00CB0C40" w:rsidRPr="005F4886" w:rsidRDefault="00CB0C40" w:rsidP="005F4886">
      <w:pPr>
        <w:pStyle w:val="Loendilik"/>
        <w:numPr>
          <w:ilvl w:val="1"/>
          <w:numId w:val="29"/>
        </w:numPr>
        <w:jc w:val="both"/>
        <w:rPr>
          <w:b/>
          <w:bCs/>
        </w:rPr>
      </w:pPr>
      <w:r w:rsidRPr="0024581D">
        <w:t>Hankija ei ole raamlepingu täitmisel seotud lepingu eeldatava mahuga, väetisi ja/või taimekaitsevahendeid ostetakse vastavalt reaalsele vajadusele. Hankija jätab endale õiguse osta sarnaseid asju väljaspool raamlepingut vastavalt vajadusele.</w:t>
      </w:r>
    </w:p>
    <w:p w14:paraId="5BB6C224" w14:textId="77777777" w:rsidR="0024581D" w:rsidRPr="0024581D" w:rsidRDefault="0024581D" w:rsidP="0024581D">
      <w:pPr>
        <w:pStyle w:val="Loendilik"/>
        <w:ind w:left="862"/>
        <w:jc w:val="both"/>
      </w:pPr>
    </w:p>
    <w:p w14:paraId="214F8DB1" w14:textId="77777777" w:rsidR="00CB0C40" w:rsidRPr="0024581D" w:rsidRDefault="004C4524" w:rsidP="00CB0C40">
      <w:pPr>
        <w:numPr>
          <w:ilvl w:val="0"/>
          <w:numId w:val="29"/>
        </w:numPr>
        <w:rPr>
          <w:b/>
          <w:szCs w:val="24"/>
        </w:rPr>
      </w:pPr>
      <w:bookmarkStart w:id="0" w:name="OLE_LINK1"/>
      <w:r w:rsidRPr="0024581D">
        <w:rPr>
          <w:b/>
          <w:szCs w:val="24"/>
        </w:rPr>
        <w:t>Põhiväetised</w:t>
      </w:r>
    </w:p>
    <w:p w14:paraId="392F7332" w14:textId="77777777" w:rsidR="00CB0C40" w:rsidRPr="0024581D" w:rsidRDefault="0088776A" w:rsidP="00CB0C40">
      <w:pPr>
        <w:numPr>
          <w:ilvl w:val="1"/>
          <w:numId w:val="29"/>
        </w:numPr>
        <w:rPr>
          <w:b/>
          <w:szCs w:val="24"/>
        </w:rPr>
      </w:pPr>
      <w:r w:rsidRPr="0024581D">
        <w:rPr>
          <w:szCs w:val="24"/>
        </w:rPr>
        <w:t>Kloorivaba N</w:t>
      </w:r>
      <w:r w:rsidR="00E06F86" w:rsidRPr="0024581D">
        <w:rPr>
          <w:szCs w:val="24"/>
        </w:rPr>
        <w:t xml:space="preserve"> </w:t>
      </w:r>
      <w:r w:rsidRPr="0024581D">
        <w:rPr>
          <w:szCs w:val="24"/>
        </w:rPr>
        <w:t>(</w:t>
      </w:r>
      <w:r w:rsidR="00156254" w:rsidRPr="0024581D">
        <w:rPr>
          <w:szCs w:val="24"/>
        </w:rPr>
        <w:t>10 kuni 1</w:t>
      </w:r>
      <w:r w:rsidR="00767E95" w:rsidRPr="0024581D">
        <w:rPr>
          <w:szCs w:val="24"/>
        </w:rPr>
        <w:t>5</w:t>
      </w:r>
      <w:r w:rsidR="00156254" w:rsidRPr="0024581D">
        <w:rPr>
          <w:szCs w:val="24"/>
        </w:rPr>
        <w:t xml:space="preserve">) </w:t>
      </w:r>
      <w:r w:rsidR="00E06F86" w:rsidRPr="0024581D">
        <w:rPr>
          <w:szCs w:val="24"/>
        </w:rPr>
        <w:t>–</w:t>
      </w:r>
      <w:r w:rsidR="00156254" w:rsidRPr="0024581D">
        <w:rPr>
          <w:szCs w:val="24"/>
        </w:rPr>
        <w:t xml:space="preserve"> </w:t>
      </w:r>
      <w:r w:rsidR="00E06F86" w:rsidRPr="0024581D">
        <w:rPr>
          <w:szCs w:val="24"/>
        </w:rPr>
        <w:t xml:space="preserve">P </w:t>
      </w:r>
      <w:r w:rsidR="00156254" w:rsidRPr="0024581D">
        <w:rPr>
          <w:szCs w:val="24"/>
        </w:rPr>
        <w:t>(10 kuni 1</w:t>
      </w:r>
      <w:r w:rsidR="00767E95" w:rsidRPr="0024581D">
        <w:rPr>
          <w:szCs w:val="24"/>
        </w:rPr>
        <w:t>5</w:t>
      </w:r>
      <w:r w:rsidR="00156254" w:rsidRPr="0024581D">
        <w:rPr>
          <w:szCs w:val="24"/>
        </w:rPr>
        <w:t xml:space="preserve">) </w:t>
      </w:r>
      <w:r w:rsidR="00E06F86" w:rsidRPr="0024581D">
        <w:rPr>
          <w:szCs w:val="24"/>
        </w:rPr>
        <w:t>–</w:t>
      </w:r>
      <w:r w:rsidR="00156254" w:rsidRPr="0024581D">
        <w:rPr>
          <w:szCs w:val="24"/>
        </w:rPr>
        <w:t xml:space="preserve"> </w:t>
      </w:r>
      <w:r w:rsidR="00E06F86" w:rsidRPr="0024581D">
        <w:rPr>
          <w:szCs w:val="24"/>
        </w:rPr>
        <w:t xml:space="preserve">K </w:t>
      </w:r>
      <w:r w:rsidR="00156254" w:rsidRPr="0024581D">
        <w:rPr>
          <w:szCs w:val="24"/>
        </w:rPr>
        <w:t>(18 kuni 2</w:t>
      </w:r>
      <w:r w:rsidR="00767E95" w:rsidRPr="0024581D">
        <w:rPr>
          <w:szCs w:val="24"/>
        </w:rPr>
        <w:t>3</w:t>
      </w:r>
      <w:r w:rsidR="00156254" w:rsidRPr="0024581D">
        <w:rPr>
          <w:szCs w:val="24"/>
        </w:rPr>
        <w:t xml:space="preserve">) </w:t>
      </w:r>
      <w:r w:rsidRPr="0024581D">
        <w:rPr>
          <w:szCs w:val="24"/>
        </w:rPr>
        <w:t xml:space="preserve">väetis </w:t>
      </w:r>
      <w:r w:rsidR="00156254" w:rsidRPr="0024581D">
        <w:rPr>
          <w:szCs w:val="24"/>
        </w:rPr>
        <w:t xml:space="preserve">koos </w:t>
      </w:r>
      <w:r w:rsidRPr="0024581D">
        <w:rPr>
          <w:szCs w:val="24"/>
        </w:rPr>
        <w:t xml:space="preserve">mikroelementidega </w:t>
      </w:r>
      <w:r w:rsidR="00156254" w:rsidRPr="0024581D">
        <w:rPr>
          <w:szCs w:val="24"/>
        </w:rPr>
        <w:t xml:space="preserve">25 kuni </w:t>
      </w:r>
      <w:r w:rsidR="0042736E" w:rsidRPr="0024581D">
        <w:rPr>
          <w:szCs w:val="24"/>
        </w:rPr>
        <w:t>50 kg pakendites. Näiteks, YaraMila Cropcare 11-11-21; 25 kg pakendites,</w:t>
      </w:r>
      <w:r w:rsidRPr="0024581D">
        <w:rPr>
          <w:szCs w:val="24"/>
        </w:rPr>
        <w:t xml:space="preserve"> </w:t>
      </w:r>
      <w:r w:rsidR="000B452A" w:rsidRPr="0024581D">
        <w:rPr>
          <w:b/>
          <w:bCs/>
          <w:szCs w:val="24"/>
        </w:rPr>
        <w:t xml:space="preserve">9 </w:t>
      </w:r>
      <w:r w:rsidR="008657A1" w:rsidRPr="0024581D">
        <w:rPr>
          <w:b/>
          <w:bCs/>
          <w:szCs w:val="24"/>
        </w:rPr>
        <w:t>6</w:t>
      </w:r>
      <w:r w:rsidR="000B452A" w:rsidRPr="0024581D">
        <w:rPr>
          <w:b/>
          <w:bCs/>
          <w:szCs w:val="24"/>
        </w:rPr>
        <w:t>00</w:t>
      </w:r>
      <w:r w:rsidR="009970D3" w:rsidRPr="0024581D">
        <w:rPr>
          <w:b/>
          <w:bCs/>
          <w:szCs w:val="24"/>
        </w:rPr>
        <w:t xml:space="preserve"> kg</w:t>
      </w:r>
    </w:p>
    <w:p w14:paraId="1659A06D" w14:textId="77777777" w:rsidR="00CB0C40" w:rsidRPr="0024581D" w:rsidRDefault="0088776A" w:rsidP="00CB0C40">
      <w:pPr>
        <w:numPr>
          <w:ilvl w:val="1"/>
          <w:numId w:val="29"/>
        </w:numPr>
        <w:rPr>
          <w:b/>
          <w:szCs w:val="24"/>
        </w:rPr>
      </w:pPr>
      <w:r w:rsidRPr="0024581D">
        <w:rPr>
          <w:szCs w:val="24"/>
        </w:rPr>
        <w:t xml:space="preserve">Ammooniumnitraat </w:t>
      </w:r>
      <w:r w:rsidR="009158FD" w:rsidRPr="0024581D">
        <w:rPr>
          <w:szCs w:val="24"/>
        </w:rPr>
        <w:t xml:space="preserve">40 kuni </w:t>
      </w:r>
      <w:r w:rsidRPr="0024581D">
        <w:rPr>
          <w:szCs w:val="24"/>
        </w:rPr>
        <w:t xml:space="preserve">50 kg pakendites, </w:t>
      </w:r>
      <w:r w:rsidR="000B452A" w:rsidRPr="0024581D">
        <w:rPr>
          <w:b/>
          <w:bCs/>
          <w:szCs w:val="24"/>
        </w:rPr>
        <w:t xml:space="preserve">6 </w:t>
      </w:r>
      <w:r w:rsidR="008657A1" w:rsidRPr="0024581D">
        <w:rPr>
          <w:b/>
          <w:bCs/>
          <w:szCs w:val="24"/>
        </w:rPr>
        <w:t>1</w:t>
      </w:r>
      <w:r w:rsidR="000B452A" w:rsidRPr="0024581D">
        <w:rPr>
          <w:b/>
          <w:bCs/>
          <w:szCs w:val="24"/>
        </w:rPr>
        <w:t>00</w:t>
      </w:r>
      <w:r w:rsidR="009970D3" w:rsidRPr="0024581D">
        <w:rPr>
          <w:b/>
          <w:szCs w:val="24"/>
        </w:rPr>
        <w:t xml:space="preserve"> kg</w:t>
      </w:r>
    </w:p>
    <w:p w14:paraId="0B5DB372" w14:textId="172F8DA5" w:rsidR="00860B37" w:rsidRPr="0024581D" w:rsidRDefault="00DA3FF9" w:rsidP="00CB0C40">
      <w:pPr>
        <w:numPr>
          <w:ilvl w:val="1"/>
          <w:numId w:val="29"/>
        </w:numPr>
        <w:rPr>
          <w:b/>
          <w:szCs w:val="24"/>
        </w:rPr>
      </w:pPr>
      <w:r w:rsidRPr="0024581D">
        <w:rPr>
          <w:szCs w:val="24"/>
        </w:rPr>
        <w:t xml:space="preserve"> </w:t>
      </w:r>
      <w:r w:rsidR="00860B37" w:rsidRPr="0024581D">
        <w:rPr>
          <w:szCs w:val="24"/>
        </w:rPr>
        <w:t>Kloorivaba N (3 kuni 5) – P2O5 (8 kuni 10) – K2O (18 kuni 23) väetis koos mikroelement</w:t>
      </w:r>
      <w:r w:rsidR="00D87264" w:rsidRPr="0024581D">
        <w:rPr>
          <w:szCs w:val="24"/>
        </w:rPr>
        <w:t xml:space="preserve">idega 25 kuni 50 kg pakendites. Näiteks, Plantena Max 3-8-20; 25 kg pakendites, </w:t>
      </w:r>
      <w:r w:rsidR="000B452A" w:rsidRPr="0024581D">
        <w:rPr>
          <w:b/>
          <w:bCs/>
          <w:szCs w:val="24"/>
        </w:rPr>
        <w:t xml:space="preserve">3 </w:t>
      </w:r>
      <w:r w:rsidR="008657A1" w:rsidRPr="0024581D">
        <w:rPr>
          <w:b/>
          <w:bCs/>
          <w:szCs w:val="24"/>
        </w:rPr>
        <w:t>0</w:t>
      </w:r>
      <w:r w:rsidR="000B452A" w:rsidRPr="0024581D">
        <w:rPr>
          <w:b/>
          <w:bCs/>
          <w:szCs w:val="24"/>
        </w:rPr>
        <w:t>00</w:t>
      </w:r>
      <w:r w:rsidR="009970D3" w:rsidRPr="0024581D">
        <w:rPr>
          <w:b/>
          <w:szCs w:val="24"/>
        </w:rPr>
        <w:t xml:space="preserve"> kg</w:t>
      </w:r>
      <w:r w:rsidR="00D87264" w:rsidRPr="0024581D">
        <w:rPr>
          <w:szCs w:val="24"/>
        </w:rPr>
        <w:t xml:space="preserve"> </w:t>
      </w:r>
    </w:p>
    <w:p w14:paraId="24B9DBE1" w14:textId="77777777" w:rsidR="00860B37" w:rsidRPr="0024581D" w:rsidRDefault="00860B37" w:rsidP="0088776A">
      <w:pPr>
        <w:rPr>
          <w:szCs w:val="24"/>
        </w:rPr>
      </w:pPr>
    </w:p>
    <w:p w14:paraId="69496B60" w14:textId="77777777" w:rsidR="00CB0C40" w:rsidRPr="0024581D" w:rsidRDefault="00210C5A" w:rsidP="00CB0C40">
      <w:pPr>
        <w:numPr>
          <w:ilvl w:val="0"/>
          <w:numId w:val="29"/>
        </w:numPr>
        <w:rPr>
          <w:b/>
          <w:szCs w:val="24"/>
          <w:u w:val="single"/>
        </w:rPr>
      </w:pPr>
      <w:r w:rsidRPr="0024581D">
        <w:rPr>
          <w:b/>
          <w:szCs w:val="24"/>
          <w:u w:val="single"/>
        </w:rPr>
        <w:t>Põhiväetiste k</w:t>
      </w:r>
      <w:r w:rsidR="0088776A" w:rsidRPr="0024581D">
        <w:rPr>
          <w:b/>
          <w:szCs w:val="24"/>
          <w:u w:val="single"/>
        </w:rPr>
        <w:t xml:space="preserve">ogused ja tarne sihtkohad: </w:t>
      </w:r>
      <w:r w:rsidR="002A460A" w:rsidRPr="0024581D">
        <w:rPr>
          <w:szCs w:val="24"/>
        </w:rPr>
        <w:t xml:space="preserve">        </w:t>
      </w:r>
    </w:p>
    <w:p w14:paraId="55524965" w14:textId="4F9BCCA7" w:rsidR="00586AE9" w:rsidRPr="0024581D" w:rsidRDefault="002A460A" w:rsidP="00CB0C40">
      <w:pPr>
        <w:numPr>
          <w:ilvl w:val="1"/>
          <w:numId w:val="29"/>
        </w:numPr>
        <w:rPr>
          <w:b/>
          <w:szCs w:val="24"/>
          <w:u w:val="single"/>
        </w:rPr>
      </w:pPr>
      <w:r w:rsidRPr="0024581D">
        <w:rPr>
          <w:b/>
          <w:szCs w:val="24"/>
        </w:rPr>
        <w:t>RMK Purila taimla</w:t>
      </w:r>
    </w:p>
    <w:p w14:paraId="50D68B7F" w14:textId="77777777" w:rsidR="00586AE9" w:rsidRPr="0024581D" w:rsidRDefault="002A460A" w:rsidP="00586AE9">
      <w:pPr>
        <w:pStyle w:val="Loendilik"/>
        <w:numPr>
          <w:ilvl w:val="0"/>
          <w:numId w:val="24"/>
        </w:numPr>
        <w:spacing w:before="240"/>
        <w:jc w:val="both"/>
      </w:pPr>
      <w:r w:rsidRPr="0024581D">
        <w:t xml:space="preserve">NPK väetis </w:t>
      </w:r>
      <w:r w:rsidR="009970D3" w:rsidRPr="0024581D">
        <w:t xml:space="preserve">(N kõrgem) </w:t>
      </w:r>
      <w:r w:rsidR="008657A1" w:rsidRPr="0024581D">
        <w:t>1 0</w:t>
      </w:r>
      <w:r w:rsidR="000B452A" w:rsidRPr="0024581D">
        <w:t>00</w:t>
      </w:r>
      <w:r w:rsidRPr="0024581D">
        <w:t xml:space="preserve"> kg; </w:t>
      </w:r>
    </w:p>
    <w:p w14:paraId="51B25EE1" w14:textId="77777777" w:rsidR="004C4524" w:rsidRPr="0024581D" w:rsidRDefault="002A460A" w:rsidP="00DA3FF9">
      <w:pPr>
        <w:pStyle w:val="Loendilik"/>
        <w:numPr>
          <w:ilvl w:val="0"/>
          <w:numId w:val="24"/>
        </w:numPr>
        <w:spacing w:before="240"/>
        <w:jc w:val="both"/>
      </w:pPr>
      <w:r w:rsidRPr="0024581D">
        <w:t xml:space="preserve">NPK </w:t>
      </w:r>
      <w:r w:rsidR="0042736E" w:rsidRPr="0024581D">
        <w:t>väetis (</w:t>
      </w:r>
      <w:r w:rsidR="009970D3" w:rsidRPr="0024581D">
        <w:t>N madalam</w:t>
      </w:r>
      <w:r w:rsidR="0042736E" w:rsidRPr="0024581D">
        <w:t>)</w:t>
      </w:r>
      <w:r w:rsidRPr="0024581D">
        <w:t xml:space="preserve"> </w:t>
      </w:r>
      <w:r w:rsidR="008657A1" w:rsidRPr="0024581D">
        <w:t>5</w:t>
      </w:r>
      <w:r w:rsidR="009970D3" w:rsidRPr="0024581D">
        <w:t>0</w:t>
      </w:r>
      <w:r w:rsidR="004F0A1B" w:rsidRPr="0024581D">
        <w:t>0</w:t>
      </w:r>
      <w:r w:rsidRPr="0024581D">
        <w:t xml:space="preserve"> kg.</w:t>
      </w:r>
    </w:p>
    <w:p w14:paraId="42EEAC1D" w14:textId="77777777" w:rsidR="00DA3FF9" w:rsidRPr="0024581D" w:rsidRDefault="00DA3FF9" w:rsidP="002A460A">
      <w:pPr>
        <w:pStyle w:val="Loendilik"/>
        <w:spacing w:before="240"/>
        <w:ind w:left="0"/>
        <w:jc w:val="both"/>
      </w:pPr>
    </w:p>
    <w:p w14:paraId="594DAE39" w14:textId="77777777" w:rsidR="002A460A" w:rsidRPr="0024581D" w:rsidRDefault="002A460A" w:rsidP="002A460A">
      <w:pPr>
        <w:pStyle w:val="Loendilik"/>
        <w:spacing w:before="240"/>
        <w:ind w:left="0"/>
        <w:jc w:val="both"/>
      </w:pPr>
      <w:r w:rsidRPr="0024581D">
        <w:t>Aadress: Kuku küla, Rapla vald, 79631 Raplamaa</w:t>
      </w:r>
    </w:p>
    <w:p w14:paraId="1421AACF" w14:textId="77777777" w:rsidR="002A460A" w:rsidRPr="0024581D" w:rsidRDefault="002A460A" w:rsidP="002A460A">
      <w:pPr>
        <w:pStyle w:val="Loendilik"/>
        <w:spacing w:before="240"/>
        <w:ind w:left="0"/>
        <w:jc w:val="both"/>
      </w:pPr>
      <w:r w:rsidRPr="0024581D">
        <w:t xml:space="preserve">Kontaktisik: Helen Kaljumäe, tel 5328 5229    </w:t>
      </w:r>
    </w:p>
    <w:p w14:paraId="231E71CB" w14:textId="77777777" w:rsidR="00CB0C40" w:rsidRPr="0024581D" w:rsidRDefault="002A460A" w:rsidP="00CB0C40">
      <w:pPr>
        <w:pStyle w:val="Loendilik"/>
        <w:spacing w:before="240"/>
        <w:ind w:left="0"/>
        <w:jc w:val="both"/>
      </w:pPr>
      <w:r w:rsidRPr="0024581D">
        <w:t xml:space="preserve">                         </w:t>
      </w:r>
    </w:p>
    <w:p w14:paraId="77740311" w14:textId="18EF8A7F" w:rsidR="00586AE9" w:rsidRPr="0024581D" w:rsidRDefault="002A460A" w:rsidP="00CB0C40">
      <w:pPr>
        <w:pStyle w:val="Loendilik"/>
        <w:numPr>
          <w:ilvl w:val="1"/>
          <w:numId w:val="29"/>
        </w:numPr>
        <w:spacing w:before="240"/>
        <w:jc w:val="both"/>
      </w:pPr>
      <w:r w:rsidRPr="0024581D">
        <w:rPr>
          <w:b/>
        </w:rPr>
        <w:t>RMK Reiu taimla</w:t>
      </w:r>
      <w:r w:rsidR="00586AE9" w:rsidRPr="0024581D">
        <w:t xml:space="preserve"> </w:t>
      </w:r>
    </w:p>
    <w:p w14:paraId="38A69C56" w14:textId="77777777" w:rsidR="00586AE9" w:rsidRPr="0024581D" w:rsidRDefault="002A460A" w:rsidP="00586AE9">
      <w:pPr>
        <w:pStyle w:val="Loendilik"/>
        <w:numPr>
          <w:ilvl w:val="0"/>
          <w:numId w:val="25"/>
        </w:numPr>
        <w:spacing w:before="240"/>
        <w:jc w:val="both"/>
      </w:pPr>
      <w:r w:rsidRPr="0024581D">
        <w:t xml:space="preserve">NPK </w:t>
      </w:r>
      <w:r w:rsidR="004F0A1B" w:rsidRPr="0024581D">
        <w:t>väetis</w:t>
      </w:r>
      <w:r w:rsidR="009970D3" w:rsidRPr="0024581D">
        <w:t xml:space="preserve"> (N kõrgem) 3 000 </w:t>
      </w:r>
      <w:r w:rsidR="004F0A1B" w:rsidRPr="0024581D">
        <w:t xml:space="preserve">kg; </w:t>
      </w:r>
    </w:p>
    <w:p w14:paraId="6AC85E24" w14:textId="77777777" w:rsidR="00586AE9" w:rsidRPr="0024581D" w:rsidRDefault="00586AE9" w:rsidP="00586AE9">
      <w:pPr>
        <w:pStyle w:val="Loendilik"/>
        <w:numPr>
          <w:ilvl w:val="0"/>
          <w:numId w:val="25"/>
        </w:numPr>
        <w:spacing w:before="240"/>
        <w:jc w:val="both"/>
      </w:pPr>
      <w:r w:rsidRPr="0024581D">
        <w:t>a</w:t>
      </w:r>
      <w:r w:rsidR="004F0A1B" w:rsidRPr="0024581D">
        <w:t xml:space="preserve">mmooniumnitraat </w:t>
      </w:r>
      <w:r w:rsidR="000B452A" w:rsidRPr="0024581D">
        <w:t xml:space="preserve">2 </w:t>
      </w:r>
      <w:r w:rsidR="002A460A" w:rsidRPr="0024581D">
        <w:t xml:space="preserve">000 kg; </w:t>
      </w:r>
    </w:p>
    <w:p w14:paraId="23D06F2F" w14:textId="77777777" w:rsidR="004C4524" w:rsidRPr="0024581D" w:rsidRDefault="002A460A" w:rsidP="00DA3FF9">
      <w:pPr>
        <w:pStyle w:val="Loendilik"/>
        <w:numPr>
          <w:ilvl w:val="0"/>
          <w:numId w:val="25"/>
        </w:numPr>
        <w:spacing w:before="240"/>
        <w:jc w:val="both"/>
      </w:pPr>
      <w:r w:rsidRPr="0024581D">
        <w:t xml:space="preserve">NPK </w:t>
      </w:r>
      <w:r w:rsidR="0042736E" w:rsidRPr="0024581D">
        <w:t>väetis (</w:t>
      </w:r>
      <w:r w:rsidR="009970D3" w:rsidRPr="0024581D">
        <w:t>N madalam</w:t>
      </w:r>
      <w:r w:rsidR="0042736E" w:rsidRPr="0024581D">
        <w:t>)</w:t>
      </w:r>
      <w:r w:rsidR="009970D3" w:rsidRPr="0024581D">
        <w:t xml:space="preserve"> 1</w:t>
      </w:r>
      <w:r w:rsidR="00036A11" w:rsidRPr="0024581D">
        <w:t xml:space="preserve"> </w:t>
      </w:r>
      <w:r w:rsidRPr="0024581D">
        <w:t>000 kg.</w:t>
      </w:r>
    </w:p>
    <w:p w14:paraId="0E462B54" w14:textId="77777777" w:rsidR="00DA3FF9" w:rsidRPr="0024581D" w:rsidRDefault="00DA3FF9" w:rsidP="002A460A">
      <w:pPr>
        <w:pStyle w:val="Loendilik"/>
        <w:spacing w:before="240"/>
        <w:ind w:left="0"/>
        <w:jc w:val="both"/>
      </w:pPr>
    </w:p>
    <w:p w14:paraId="34F8F368" w14:textId="77777777" w:rsidR="002A460A" w:rsidRPr="0024581D" w:rsidRDefault="002A460A" w:rsidP="002A460A">
      <w:pPr>
        <w:pStyle w:val="Loendilik"/>
        <w:spacing w:before="240"/>
        <w:ind w:left="0"/>
        <w:jc w:val="both"/>
      </w:pPr>
      <w:r w:rsidRPr="0024581D">
        <w:t>Aadress: Reiu küla, Häädemeeste vald, 86502 Pärnumaa</w:t>
      </w:r>
    </w:p>
    <w:p w14:paraId="42C8D415" w14:textId="77777777" w:rsidR="00CB0C40" w:rsidRPr="0024581D" w:rsidRDefault="002A460A" w:rsidP="00CB0C40">
      <w:pPr>
        <w:pStyle w:val="Loendilik"/>
        <w:spacing w:before="240"/>
        <w:ind w:left="0"/>
        <w:jc w:val="both"/>
      </w:pPr>
      <w:r w:rsidRPr="0024581D">
        <w:lastRenderedPageBreak/>
        <w:t>Kontaktisik: Rein Anniko, tel 526 2977</w:t>
      </w:r>
    </w:p>
    <w:p w14:paraId="158E1FFD" w14:textId="77777777" w:rsidR="00CB0C40" w:rsidRPr="0024581D" w:rsidRDefault="00CB0C40" w:rsidP="00CB0C40">
      <w:pPr>
        <w:pStyle w:val="Loendilik"/>
        <w:spacing w:before="240"/>
        <w:ind w:left="0"/>
        <w:jc w:val="both"/>
      </w:pPr>
    </w:p>
    <w:p w14:paraId="10D9C4C0" w14:textId="6AD01465" w:rsidR="00586AE9" w:rsidRPr="0024581D" w:rsidRDefault="002A460A" w:rsidP="00CB0C40">
      <w:pPr>
        <w:pStyle w:val="Loendilik"/>
        <w:numPr>
          <w:ilvl w:val="1"/>
          <w:numId w:val="29"/>
        </w:numPr>
        <w:spacing w:before="240"/>
        <w:jc w:val="both"/>
      </w:pPr>
      <w:r w:rsidRPr="0024581D">
        <w:rPr>
          <w:b/>
        </w:rPr>
        <w:t>RMK Rulli taimla</w:t>
      </w:r>
      <w:r w:rsidR="00586AE9" w:rsidRPr="0024581D">
        <w:t xml:space="preserve"> </w:t>
      </w:r>
    </w:p>
    <w:p w14:paraId="0D5DA85C" w14:textId="77777777" w:rsidR="00586AE9" w:rsidRPr="0024581D" w:rsidRDefault="002A460A" w:rsidP="00586AE9">
      <w:pPr>
        <w:pStyle w:val="Loendilik"/>
        <w:numPr>
          <w:ilvl w:val="0"/>
          <w:numId w:val="26"/>
        </w:numPr>
        <w:spacing w:before="240"/>
        <w:jc w:val="both"/>
      </w:pPr>
      <w:r w:rsidRPr="0024581D">
        <w:t xml:space="preserve">NPK väetis </w:t>
      </w:r>
      <w:r w:rsidR="009970D3" w:rsidRPr="0024581D">
        <w:t xml:space="preserve">(N kõrgem) </w:t>
      </w:r>
      <w:r w:rsidR="008657A1" w:rsidRPr="0024581D">
        <w:t>4 0</w:t>
      </w:r>
      <w:r w:rsidR="000B452A" w:rsidRPr="0024581D">
        <w:t>00</w:t>
      </w:r>
      <w:r w:rsidRPr="0024581D">
        <w:t xml:space="preserve"> kg; </w:t>
      </w:r>
    </w:p>
    <w:p w14:paraId="5D108426" w14:textId="77777777" w:rsidR="00586AE9" w:rsidRPr="0024581D" w:rsidRDefault="00586AE9" w:rsidP="00586AE9">
      <w:pPr>
        <w:pStyle w:val="Loendilik"/>
        <w:numPr>
          <w:ilvl w:val="0"/>
          <w:numId w:val="26"/>
        </w:numPr>
        <w:spacing w:before="240"/>
        <w:jc w:val="both"/>
      </w:pPr>
      <w:r w:rsidRPr="0024581D">
        <w:t>a</w:t>
      </w:r>
      <w:r w:rsidR="009970D3" w:rsidRPr="0024581D">
        <w:t xml:space="preserve">mmooniumnitraat 2 </w:t>
      </w:r>
      <w:r w:rsidR="008657A1" w:rsidRPr="0024581D">
        <w:t>4</w:t>
      </w:r>
      <w:r w:rsidRPr="0024581D">
        <w:t>00 kg;</w:t>
      </w:r>
    </w:p>
    <w:p w14:paraId="5DAA7E85" w14:textId="77777777" w:rsidR="004C4524" w:rsidRPr="0024581D" w:rsidRDefault="002A460A" w:rsidP="00DA3FF9">
      <w:pPr>
        <w:pStyle w:val="Loendilik"/>
        <w:numPr>
          <w:ilvl w:val="0"/>
          <w:numId w:val="26"/>
        </w:numPr>
        <w:spacing w:before="240"/>
        <w:jc w:val="both"/>
      </w:pPr>
      <w:r w:rsidRPr="0024581D">
        <w:t xml:space="preserve">NPK </w:t>
      </w:r>
      <w:r w:rsidR="004C4524" w:rsidRPr="0024581D">
        <w:t>väetis</w:t>
      </w:r>
      <w:r w:rsidR="0042736E" w:rsidRPr="0024581D">
        <w:t xml:space="preserve"> (</w:t>
      </w:r>
      <w:r w:rsidR="009970D3" w:rsidRPr="0024581D">
        <w:t>N madalam</w:t>
      </w:r>
      <w:r w:rsidR="0042736E" w:rsidRPr="0024581D">
        <w:t>)</w:t>
      </w:r>
      <w:r w:rsidR="004F0A1B" w:rsidRPr="0024581D">
        <w:t xml:space="preserve"> </w:t>
      </w:r>
      <w:r w:rsidR="000B452A" w:rsidRPr="0024581D">
        <w:t>1 5</w:t>
      </w:r>
      <w:r w:rsidR="009970D3" w:rsidRPr="0024581D">
        <w:t>00</w:t>
      </w:r>
      <w:r w:rsidRPr="0024581D">
        <w:t xml:space="preserve"> kg.</w:t>
      </w:r>
    </w:p>
    <w:p w14:paraId="70C4908D" w14:textId="77777777" w:rsidR="00DA3FF9" w:rsidRPr="0024581D" w:rsidRDefault="00DA3FF9" w:rsidP="002A460A">
      <w:pPr>
        <w:pStyle w:val="Loendilik"/>
        <w:spacing w:before="240"/>
        <w:ind w:left="0"/>
        <w:jc w:val="both"/>
      </w:pPr>
    </w:p>
    <w:p w14:paraId="3FEA6211" w14:textId="77777777" w:rsidR="002A460A" w:rsidRPr="0024581D" w:rsidRDefault="002A460A" w:rsidP="002A460A">
      <w:pPr>
        <w:pStyle w:val="Loendilik"/>
        <w:spacing w:before="240"/>
        <w:ind w:left="0"/>
        <w:jc w:val="both"/>
      </w:pPr>
      <w:r w:rsidRPr="0024581D">
        <w:t>Aadress: Rulli küla, Tõrva vald, 68615 Valgamaa</w:t>
      </w:r>
    </w:p>
    <w:p w14:paraId="1DC0EEEF" w14:textId="77777777" w:rsidR="000B452A" w:rsidRPr="0024581D" w:rsidRDefault="002A460A" w:rsidP="002A460A">
      <w:pPr>
        <w:pStyle w:val="Loendilik"/>
        <w:spacing w:before="240"/>
        <w:ind w:left="0"/>
        <w:jc w:val="both"/>
      </w:pPr>
      <w:r w:rsidRPr="0024581D">
        <w:t>Kontaktisik: Astra Viljaste, tel 509 9564</w:t>
      </w:r>
    </w:p>
    <w:p w14:paraId="273B6C90" w14:textId="77777777" w:rsidR="00CB0C40" w:rsidRPr="0024581D" w:rsidRDefault="002A460A" w:rsidP="00CB0C40">
      <w:pPr>
        <w:pStyle w:val="Loendilik"/>
        <w:spacing w:before="240"/>
        <w:ind w:left="0"/>
        <w:jc w:val="both"/>
      </w:pPr>
      <w:r w:rsidRPr="0024581D">
        <w:t xml:space="preserve">    </w:t>
      </w:r>
    </w:p>
    <w:p w14:paraId="0FA634F2" w14:textId="28279FEE" w:rsidR="00586AE9" w:rsidRPr="0024581D" w:rsidRDefault="002A460A" w:rsidP="00CB0C40">
      <w:pPr>
        <w:pStyle w:val="Loendilik"/>
        <w:numPr>
          <w:ilvl w:val="1"/>
          <w:numId w:val="29"/>
        </w:numPr>
        <w:spacing w:before="240"/>
        <w:jc w:val="both"/>
      </w:pPr>
      <w:r w:rsidRPr="0024581D">
        <w:rPr>
          <w:b/>
        </w:rPr>
        <w:t>RMK Räpina taimla</w:t>
      </w:r>
    </w:p>
    <w:p w14:paraId="7649ED72" w14:textId="77777777" w:rsidR="00586AE9" w:rsidRPr="0024581D" w:rsidRDefault="004F0A1B" w:rsidP="00586AE9">
      <w:pPr>
        <w:pStyle w:val="Loendilik"/>
        <w:numPr>
          <w:ilvl w:val="0"/>
          <w:numId w:val="27"/>
        </w:numPr>
        <w:spacing w:before="240"/>
        <w:jc w:val="both"/>
      </w:pPr>
      <w:r w:rsidRPr="0024581D">
        <w:t xml:space="preserve">NPK väetis </w:t>
      </w:r>
      <w:r w:rsidR="009970D3" w:rsidRPr="0024581D">
        <w:t xml:space="preserve">(N kõrgem) </w:t>
      </w:r>
      <w:r w:rsidR="008657A1" w:rsidRPr="0024581D">
        <w:t>1 6</w:t>
      </w:r>
      <w:r w:rsidR="000B452A" w:rsidRPr="0024581D">
        <w:t>00</w:t>
      </w:r>
      <w:r w:rsidR="002A460A" w:rsidRPr="0024581D">
        <w:t xml:space="preserve"> kg; </w:t>
      </w:r>
    </w:p>
    <w:p w14:paraId="0D271DD6" w14:textId="77777777" w:rsidR="004C4524" w:rsidRPr="0024581D" w:rsidRDefault="00586AE9" w:rsidP="00DA3FF9">
      <w:pPr>
        <w:pStyle w:val="Loendilik"/>
        <w:numPr>
          <w:ilvl w:val="0"/>
          <w:numId w:val="27"/>
        </w:numPr>
        <w:spacing w:before="240"/>
        <w:jc w:val="both"/>
      </w:pPr>
      <w:r w:rsidRPr="0024581D">
        <w:t>a</w:t>
      </w:r>
      <w:r w:rsidR="002A460A" w:rsidRPr="0024581D">
        <w:t>mm</w:t>
      </w:r>
      <w:r w:rsidR="004F0A1B" w:rsidRPr="0024581D">
        <w:t xml:space="preserve">ooniumnitraat </w:t>
      </w:r>
      <w:r w:rsidR="000B452A" w:rsidRPr="0024581D">
        <w:t xml:space="preserve">1 </w:t>
      </w:r>
      <w:r w:rsidR="008657A1" w:rsidRPr="0024581D">
        <w:t>7</w:t>
      </w:r>
      <w:r w:rsidR="000B452A" w:rsidRPr="0024581D">
        <w:t>0</w:t>
      </w:r>
      <w:r w:rsidR="009970D3" w:rsidRPr="0024581D">
        <w:t xml:space="preserve">0 </w:t>
      </w:r>
      <w:r w:rsidR="002A460A" w:rsidRPr="0024581D">
        <w:t>kg.</w:t>
      </w:r>
    </w:p>
    <w:p w14:paraId="30B0521E" w14:textId="77777777" w:rsidR="00DA3FF9" w:rsidRPr="0024581D" w:rsidRDefault="00DA3FF9" w:rsidP="002A460A">
      <w:pPr>
        <w:pStyle w:val="Loendilik"/>
        <w:spacing w:before="240"/>
        <w:ind w:left="0"/>
        <w:jc w:val="both"/>
      </w:pPr>
    </w:p>
    <w:p w14:paraId="774B054A" w14:textId="77777777" w:rsidR="002A460A" w:rsidRPr="0024581D" w:rsidRDefault="002A460A" w:rsidP="002A460A">
      <w:pPr>
        <w:pStyle w:val="Loendilik"/>
        <w:spacing w:before="240"/>
        <w:ind w:left="0"/>
        <w:jc w:val="both"/>
      </w:pPr>
      <w:r w:rsidRPr="0024581D">
        <w:t>Aadress: Raigla küla, Räpina vald, 64417 Põlvamaa</w:t>
      </w:r>
    </w:p>
    <w:p w14:paraId="1416D129" w14:textId="77777777" w:rsidR="002A460A" w:rsidRPr="0024581D" w:rsidRDefault="002A460A" w:rsidP="002A460A">
      <w:pPr>
        <w:pStyle w:val="Loendilik"/>
        <w:spacing w:before="240"/>
        <w:ind w:left="0"/>
        <w:jc w:val="both"/>
      </w:pPr>
      <w:r w:rsidRPr="0024581D">
        <w:t>Kontaktisik: Valdur Paats, tel 512 2641</w:t>
      </w:r>
    </w:p>
    <w:p w14:paraId="4A62CD50" w14:textId="77777777" w:rsidR="00CE3729" w:rsidRPr="0024581D" w:rsidRDefault="00CE3729" w:rsidP="002A460A">
      <w:pPr>
        <w:pStyle w:val="Loendilik"/>
        <w:spacing w:before="240"/>
        <w:ind w:left="0"/>
        <w:jc w:val="both"/>
      </w:pPr>
    </w:p>
    <w:p w14:paraId="4B6B517A" w14:textId="77777777" w:rsidR="00586AE9" w:rsidRPr="0024581D" w:rsidRDefault="00586AE9" w:rsidP="00CE3729">
      <w:pPr>
        <w:pStyle w:val="Loendilik"/>
        <w:spacing w:before="240"/>
        <w:ind w:left="0"/>
        <w:jc w:val="both"/>
      </w:pPr>
    </w:p>
    <w:p w14:paraId="733383F2" w14:textId="23CF7473" w:rsidR="004C4524" w:rsidRPr="0024581D" w:rsidRDefault="004C4524" w:rsidP="00CB0C40">
      <w:pPr>
        <w:numPr>
          <w:ilvl w:val="0"/>
          <w:numId w:val="29"/>
        </w:numPr>
        <w:rPr>
          <w:b/>
          <w:szCs w:val="24"/>
        </w:rPr>
      </w:pPr>
      <w:r w:rsidRPr="0024581D">
        <w:rPr>
          <w:b/>
          <w:szCs w:val="24"/>
        </w:rPr>
        <w:t>Taimekaitsevahendid</w:t>
      </w:r>
    </w:p>
    <w:p w14:paraId="1A59D786" w14:textId="77777777" w:rsidR="002A460A" w:rsidRPr="0024581D" w:rsidRDefault="002A460A" w:rsidP="0088776A">
      <w:pPr>
        <w:rPr>
          <w:szCs w:val="24"/>
          <w:u w:val="single"/>
        </w:rPr>
      </w:pPr>
    </w:p>
    <w:p w14:paraId="03ADE5DB" w14:textId="006743E5" w:rsidR="0088776A" w:rsidRPr="0024581D" w:rsidRDefault="00F909B1" w:rsidP="00CB0C40">
      <w:pPr>
        <w:numPr>
          <w:ilvl w:val="1"/>
          <w:numId w:val="29"/>
        </w:numPr>
        <w:rPr>
          <w:szCs w:val="24"/>
        </w:rPr>
      </w:pPr>
      <w:r w:rsidRPr="0024581D">
        <w:rPr>
          <w:szCs w:val="24"/>
        </w:rPr>
        <w:t>Taimekaitsevahendi</w:t>
      </w:r>
      <w:r w:rsidR="004C4524" w:rsidRPr="0024581D">
        <w:rPr>
          <w:szCs w:val="24"/>
        </w:rPr>
        <w:t>te nimetus ja kogused:</w:t>
      </w:r>
    </w:p>
    <w:p w14:paraId="4157C28C" w14:textId="77777777" w:rsidR="00F44A0A" w:rsidRPr="0024581D" w:rsidRDefault="00F44A0A" w:rsidP="0088776A">
      <w:pPr>
        <w:rPr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551"/>
        <w:gridCol w:w="1985"/>
      </w:tblGrid>
      <w:tr w:rsidR="00F44A0A" w:rsidRPr="0024581D" w14:paraId="33BA09AB" w14:textId="77777777" w:rsidTr="00987CD7">
        <w:tc>
          <w:tcPr>
            <w:tcW w:w="3369" w:type="dxa"/>
          </w:tcPr>
          <w:p w14:paraId="5ECF5358" w14:textId="77777777" w:rsidR="00F44A0A" w:rsidRPr="0024581D" w:rsidRDefault="00F44A0A" w:rsidP="000B4D4C">
            <w:pPr>
              <w:rPr>
                <w:b/>
                <w:szCs w:val="24"/>
              </w:rPr>
            </w:pPr>
            <w:r w:rsidRPr="0024581D">
              <w:rPr>
                <w:b/>
                <w:szCs w:val="24"/>
              </w:rPr>
              <w:t>Taimekaitsevahend</w:t>
            </w:r>
            <w:r w:rsidR="00A01ABE" w:rsidRPr="0024581D">
              <w:rPr>
                <w:b/>
                <w:szCs w:val="24"/>
              </w:rPr>
              <w:t>i nimetus</w:t>
            </w:r>
          </w:p>
        </w:tc>
        <w:tc>
          <w:tcPr>
            <w:tcW w:w="2551" w:type="dxa"/>
          </w:tcPr>
          <w:p w14:paraId="52BD32AE" w14:textId="77777777" w:rsidR="00F44A0A" w:rsidRPr="0024581D" w:rsidRDefault="00F44A0A" w:rsidP="00987CD7">
            <w:pPr>
              <w:jc w:val="center"/>
              <w:rPr>
                <w:b/>
                <w:szCs w:val="24"/>
              </w:rPr>
            </w:pPr>
            <w:r w:rsidRPr="0024581D">
              <w:rPr>
                <w:b/>
                <w:szCs w:val="24"/>
              </w:rPr>
              <w:t>Kogus (ühik)</w:t>
            </w:r>
          </w:p>
        </w:tc>
        <w:tc>
          <w:tcPr>
            <w:tcW w:w="1985" w:type="dxa"/>
          </w:tcPr>
          <w:p w14:paraId="3F4E23A3" w14:textId="77777777" w:rsidR="00F44A0A" w:rsidRPr="0024581D" w:rsidRDefault="005B53FC" w:rsidP="00987CD7">
            <w:pPr>
              <w:jc w:val="center"/>
              <w:rPr>
                <w:b/>
                <w:szCs w:val="24"/>
              </w:rPr>
            </w:pPr>
            <w:r w:rsidRPr="0024581D">
              <w:rPr>
                <w:b/>
                <w:szCs w:val="24"/>
              </w:rPr>
              <w:t>Soovitatav</w:t>
            </w:r>
            <w:r w:rsidR="00F44A0A" w:rsidRPr="0024581D">
              <w:rPr>
                <w:b/>
                <w:szCs w:val="24"/>
              </w:rPr>
              <w:t xml:space="preserve"> pakend</w:t>
            </w:r>
            <w:r w:rsidR="00A01ABE" w:rsidRPr="0024581D">
              <w:rPr>
                <w:b/>
                <w:szCs w:val="24"/>
              </w:rPr>
              <w:t>i suurus</w:t>
            </w:r>
          </w:p>
        </w:tc>
      </w:tr>
      <w:tr w:rsidR="00020E5D" w:rsidRPr="0024581D" w14:paraId="4C86D753" w14:textId="77777777" w:rsidTr="00987CD7">
        <w:tc>
          <w:tcPr>
            <w:tcW w:w="3369" w:type="dxa"/>
          </w:tcPr>
          <w:p w14:paraId="0311BCB7" w14:textId="77777777" w:rsidR="00020E5D" w:rsidRPr="00AB616F" w:rsidRDefault="00020E5D" w:rsidP="00020E5D">
            <w:pPr>
              <w:rPr>
                <w:szCs w:val="24"/>
              </w:rPr>
            </w:pPr>
            <w:r w:rsidRPr="00AB616F">
              <w:rPr>
                <w:szCs w:val="24"/>
              </w:rPr>
              <w:t>Agil</w:t>
            </w:r>
          </w:p>
        </w:tc>
        <w:tc>
          <w:tcPr>
            <w:tcW w:w="2551" w:type="dxa"/>
          </w:tcPr>
          <w:p w14:paraId="5A8178EB" w14:textId="77777777" w:rsidR="00020E5D" w:rsidRPr="0024581D" w:rsidRDefault="00987CD7" w:rsidP="00020E5D">
            <w:pPr>
              <w:rPr>
                <w:bCs/>
                <w:szCs w:val="24"/>
              </w:rPr>
            </w:pPr>
            <w:r w:rsidRPr="0024581D">
              <w:rPr>
                <w:bCs/>
                <w:szCs w:val="24"/>
              </w:rPr>
              <w:t xml:space="preserve">  </w:t>
            </w:r>
            <w:r w:rsidR="00020E5D" w:rsidRPr="0024581D">
              <w:rPr>
                <w:bCs/>
                <w:szCs w:val="24"/>
              </w:rPr>
              <w:t>10</w:t>
            </w:r>
            <w:r w:rsidRPr="0024581D">
              <w:rPr>
                <w:bCs/>
                <w:szCs w:val="24"/>
              </w:rPr>
              <w:t>,0</w:t>
            </w:r>
            <w:r w:rsidR="00020E5D" w:rsidRPr="0024581D">
              <w:rPr>
                <w:bCs/>
                <w:szCs w:val="24"/>
              </w:rPr>
              <w:t xml:space="preserve"> liitrit</w:t>
            </w:r>
          </w:p>
        </w:tc>
        <w:tc>
          <w:tcPr>
            <w:tcW w:w="1985" w:type="dxa"/>
          </w:tcPr>
          <w:p w14:paraId="3408B14E" w14:textId="77777777" w:rsidR="00020E5D" w:rsidRPr="0024581D" w:rsidRDefault="00020E5D" w:rsidP="00020E5D">
            <w:pPr>
              <w:jc w:val="right"/>
              <w:rPr>
                <w:szCs w:val="24"/>
              </w:rPr>
            </w:pPr>
            <w:r w:rsidRPr="0024581D">
              <w:rPr>
                <w:szCs w:val="24"/>
              </w:rPr>
              <w:t>5 l pakend</w:t>
            </w:r>
          </w:p>
        </w:tc>
      </w:tr>
      <w:tr w:rsidR="00020E5D" w:rsidRPr="0024581D" w14:paraId="1C61A40C" w14:textId="77777777" w:rsidTr="00987CD7">
        <w:tc>
          <w:tcPr>
            <w:tcW w:w="3369" w:type="dxa"/>
          </w:tcPr>
          <w:p w14:paraId="6BFF6AC2" w14:textId="77777777" w:rsidR="00020E5D" w:rsidRPr="00AB616F" w:rsidRDefault="00020E5D" w:rsidP="00020E5D">
            <w:pPr>
              <w:rPr>
                <w:szCs w:val="24"/>
              </w:rPr>
            </w:pPr>
            <w:r w:rsidRPr="00AB616F">
              <w:rPr>
                <w:szCs w:val="24"/>
              </w:rPr>
              <w:t xml:space="preserve">Aliette </w:t>
            </w:r>
            <w:r w:rsidRPr="00AB616F">
              <w:rPr>
                <w:szCs w:val="24"/>
              </w:rPr>
              <w:tab/>
            </w:r>
          </w:p>
        </w:tc>
        <w:tc>
          <w:tcPr>
            <w:tcW w:w="2551" w:type="dxa"/>
          </w:tcPr>
          <w:p w14:paraId="40AF8BFD" w14:textId="77777777" w:rsidR="00020E5D" w:rsidRPr="0024581D" w:rsidRDefault="00987CD7" w:rsidP="00020E5D">
            <w:pPr>
              <w:rPr>
                <w:bCs/>
                <w:szCs w:val="24"/>
              </w:rPr>
            </w:pPr>
            <w:r w:rsidRPr="0024581D">
              <w:rPr>
                <w:bCs/>
                <w:szCs w:val="24"/>
              </w:rPr>
              <w:t xml:space="preserve">  </w:t>
            </w:r>
            <w:r w:rsidR="00020E5D" w:rsidRPr="0024581D">
              <w:rPr>
                <w:bCs/>
                <w:szCs w:val="24"/>
              </w:rPr>
              <w:t>30</w:t>
            </w:r>
            <w:r w:rsidRPr="0024581D">
              <w:rPr>
                <w:bCs/>
                <w:szCs w:val="24"/>
              </w:rPr>
              <w:t>,0</w:t>
            </w:r>
            <w:r w:rsidR="00020E5D" w:rsidRPr="0024581D">
              <w:rPr>
                <w:bCs/>
                <w:szCs w:val="24"/>
              </w:rPr>
              <w:t xml:space="preserve"> kilogrammi</w:t>
            </w:r>
          </w:p>
        </w:tc>
        <w:tc>
          <w:tcPr>
            <w:tcW w:w="1985" w:type="dxa"/>
          </w:tcPr>
          <w:p w14:paraId="299A37F6" w14:textId="77777777" w:rsidR="00020E5D" w:rsidRPr="0024581D" w:rsidRDefault="00020E5D" w:rsidP="00020E5D">
            <w:pPr>
              <w:jc w:val="right"/>
              <w:rPr>
                <w:szCs w:val="24"/>
              </w:rPr>
            </w:pPr>
            <w:r w:rsidRPr="0024581D">
              <w:rPr>
                <w:szCs w:val="24"/>
              </w:rPr>
              <w:t>1 kg pakend</w:t>
            </w:r>
          </w:p>
        </w:tc>
      </w:tr>
      <w:tr w:rsidR="00020E5D" w:rsidRPr="0024581D" w14:paraId="0F2B1E3B" w14:textId="77777777" w:rsidTr="00987CD7">
        <w:tc>
          <w:tcPr>
            <w:tcW w:w="3369" w:type="dxa"/>
          </w:tcPr>
          <w:p w14:paraId="68DF255E" w14:textId="77777777" w:rsidR="00020E5D" w:rsidRPr="00AB616F" w:rsidRDefault="00020E5D" w:rsidP="00020E5D">
            <w:pPr>
              <w:rPr>
                <w:szCs w:val="24"/>
              </w:rPr>
            </w:pPr>
            <w:r w:rsidRPr="00AB616F">
              <w:rPr>
                <w:szCs w:val="24"/>
              </w:rPr>
              <w:t>Betanal SE</w:t>
            </w:r>
            <w:r w:rsidRPr="00AB616F">
              <w:rPr>
                <w:szCs w:val="24"/>
              </w:rPr>
              <w:tab/>
            </w:r>
          </w:p>
        </w:tc>
        <w:tc>
          <w:tcPr>
            <w:tcW w:w="2551" w:type="dxa"/>
          </w:tcPr>
          <w:p w14:paraId="53A96C27" w14:textId="77777777" w:rsidR="00020E5D" w:rsidRPr="0024581D" w:rsidRDefault="00987CD7" w:rsidP="00020E5D">
            <w:pPr>
              <w:rPr>
                <w:bCs/>
                <w:szCs w:val="24"/>
              </w:rPr>
            </w:pPr>
            <w:r w:rsidRPr="0024581D">
              <w:rPr>
                <w:bCs/>
                <w:szCs w:val="24"/>
              </w:rPr>
              <w:t xml:space="preserve">  </w:t>
            </w:r>
            <w:r w:rsidR="00020E5D" w:rsidRPr="0024581D">
              <w:rPr>
                <w:bCs/>
                <w:szCs w:val="24"/>
              </w:rPr>
              <w:t>60</w:t>
            </w:r>
            <w:r w:rsidRPr="0024581D">
              <w:rPr>
                <w:bCs/>
                <w:szCs w:val="24"/>
              </w:rPr>
              <w:t>,0</w:t>
            </w:r>
            <w:r w:rsidR="00020E5D" w:rsidRPr="0024581D">
              <w:rPr>
                <w:bCs/>
                <w:szCs w:val="24"/>
              </w:rPr>
              <w:t xml:space="preserve"> liitrit</w:t>
            </w:r>
          </w:p>
        </w:tc>
        <w:tc>
          <w:tcPr>
            <w:tcW w:w="1985" w:type="dxa"/>
          </w:tcPr>
          <w:p w14:paraId="25A6E850" w14:textId="77777777" w:rsidR="00020E5D" w:rsidRPr="0024581D" w:rsidRDefault="00020E5D" w:rsidP="00020E5D">
            <w:pPr>
              <w:jc w:val="right"/>
              <w:rPr>
                <w:szCs w:val="24"/>
              </w:rPr>
            </w:pPr>
            <w:r w:rsidRPr="0024581D">
              <w:rPr>
                <w:szCs w:val="24"/>
              </w:rPr>
              <w:t>5 l pakend</w:t>
            </w:r>
          </w:p>
        </w:tc>
      </w:tr>
      <w:tr w:rsidR="00020E5D" w:rsidRPr="0024581D" w14:paraId="18AFE7F8" w14:textId="77777777" w:rsidTr="00987CD7">
        <w:tc>
          <w:tcPr>
            <w:tcW w:w="3369" w:type="dxa"/>
          </w:tcPr>
          <w:p w14:paraId="043376C2" w14:textId="77777777" w:rsidR="00020E5D" w:rsidRPr="00AB616F" w:rsidRDefault="00020E5D" w:rsidP="00020E5D">
            <w:pPr>
              <w:rPr>
                <w:szCs w:val="24"/>
              </w:rPr>
            </w:pPr>
            <w:r w:rsidRPr="00AB616F">
              <w:rPr>
                <w:szCs w:val="24"/>
              </w:rPr>
              <w:t>Decis Mega</w:t>
            </w:r>
          </w:p>
        </w:tc>
        <w:tc>
          <w:tcPr>
            <w:tcW w:w="2551" w:type="dxa"/>
          </w:tcPr>
          <w:p w14:paraId="455FA23B" w14:textId="77777777" w:rsidR="00020E5D" w:rsidRPr="0024581D" w:rsidRDefault="00987CD7" w:rsidP="00020E5D">
            <w:pPr>
              <w:rPr>
                <w:bCs/>
                <w:szCs w:val="24"/>
              </w:rPr>
            </w:pPr>
            <w:r w:rsidRPr="0024581D">
              <w:rPr>
                <w:bCs/>
                <w:szCs w:val="24"/>
              </w:rPr>
              <w:t xml:space="preserve">  </w:t>
            </w:r>
            <w:r w:rsidR="00020E5D" w:rsidRPr="0024581D">
              <w:rPr>
                <w:bCs/>
                <w:szCs w:val="24"/>
              </w:rPr>
              <w:t>35</w:t>
            </w:r>
            <w:r w:rsidRPr="0024581D">
              <w:rPr>
                <w:bCs/>
                <w:szCs w:val="24"/>
              </w:rPr>
              <w:t>,0</w:t>
            </w:r>
            <w:r w:rsidR="00020E5D" w:rsidRPr="0024581D">
              <w:rPr>
                <w:bCs/>
                <w:szCs w:val="24"/>
              </w:rPr>
              <w:t xml:space="preserve"> liitrit</w:t>
            </w:r>
          </w:p>
        </w:tc>
        <w:tc>
          <w:tcPr>
            <w:tcW w:w="1985" w:type="dxa"/>
          </w:tcPr>
          <w:p w14:paraId="00DF7C4B" w14:textId="77777777" w:rsidR="00020E5D" w:rsidRPr="0024581D" w:rsidRDefault="00020E5D" w:rsidP="00020E5D">
            <w:pPr>
              <w:jc w:val="right"/>
              <w:rPr>
                <w:szCs w:val="24"/>
              </w:rPr>
            </w:pPr>
            <w:r w:rsidRPr="0024581D">
              <w:rPr>
                <w:szCs w:val="24"/>
              </w:rPr>
              <w:t>5 l pakend</w:t>
            </w:r>
          </w:p>
        </w:tc>
      </w:tr>
      <w:tr w:rsidR="00020E5D" w:rsidRPr="0024581D" w14:paraId="557F85D9" w14:textId="77777777" w:rsidTr="00987CD7">
        <w:tc>
          <w:tcPr>
            <w:tcW w:w="3369" w:type="dxa"/>
          </w:tcPr>
          <w:p w14:paraId="2F62DAB4" w14:textId="77777777" w:rsidR="00020E5D" w:rsidRPr="00AB616F" w:rsidRDefault="00020E5D" w:rsidP="00020E5D">
            <w:pPr>
              <w:rPr>
                <w:szCs w:val="24"/>
              </w:rPr>
            </w:pPr>
            <w:r w:rsidRPr="00AB616F">
              <w:rPr>
                <w:szCs w:val="24"/>
              </w:rPr>
              <w:t>Difcor 250 EC</w:t>
            </w:r>
          </w:p>
        </w:tc>
        <w:tc>
          <w:tcPr>
            <w:tcW w:w="2551" w:type="dxa"/>
          </w:tcPr>
          <w:p w14:paraId="7E6D06E9" w14:textId="77777777" w:rsidR="00020E5D" w:rsidRPr="0024581D" w:rsidRDefault="00987CD7" w:rsidP="00020E5D">
            <w:pPr>
              <w:rPr>
                <w:bCs/>
                <w:szCs w:val="24"/>
              </w:rPr>
            </w:pPr>
            <w:r w:rsidRPr="0024581D">
              <w:rPr>
                <w:bCs/>
                <w:szCs w:val="24"/>
              </w:rPr>
              <w:t xml:space="preserve">    </w:t>
            </w:r>
            <w:r w:rsidR="00020E5D" w:rsidRPr="0024581D">
              <w:rPr>
                <w:bCs/>
                <w:szCs w:val="24"/>
              </w:rPr>
              <w:t>5</w:t>
            </w:r>
            <w:r w:rsidRPr="0024581D">
              <w:rPr>
                <w:bCs/>
                <w:szCs w:val="24"/>
              </w:rPr>
              <w:t>,0</w:t>
            </w:r>
            <w:r w:rsidR="00020E5D" w:rsidRPr="0024581D">
              <w:rPr>
                <w:bCs/>
                <w:szCs w:val="24"/>
              </w:rPr>
              <w:t xml:space="preserve"> liitrit</w:t>
            </w:r>
          </w:p>
        </w:tc>
        <w:tc>
          <w:tcPr>
            <w:tcW w:w="1985" w:type="dxa"/>
          </w:tcPr>
          <w:p w14:paraId="37AF2732" w14:textId="77777777" w:rsidR="00020E5D" w:rsidRPr="0024581D" w:rsidRDefault="00020E5D" w:rsidP="00020E5D">
            <w:pPr>
              <w:jc w:val="right"/>
              <w:rPr>
                <w:szCs w:val="24"/>
              </w:rPr>
            </w:pPr>
            <w:r w:rsidRPr="0024581D">
              <w:rPr>
                <w:szCs w:val="24"/>
              </w:rPr>
              <w:t>1 l pakend</w:t>
            </w:r>
          </w:p>
        </w:tc>
      </w:tr>
      <w:tr w:rsidR="00020E5D" w:rsidRPr="0024581D" w14:paraId="2FA3A18A" w14:textId="77777777" w:rsidTr="00987CD7">
        <w:tc>
          <w:tcPr>
            <w:tcW w:w="3369" w:type="dxa"/>
          </w:tcPr>
          <w:p w14:paraId="183ECA20" w14:textId="77777777" w:rsidR="00020E5D" w:rsidRPr="00AB616F" w:rsidRDefault="00020E5D" w:rsidP="00020E5D">
            <w:pPr>
              <w:rPr>
                <w:szCs w:val="24"/>
              </w:rPr>
            </w:pPr>
            <w:r w:rsidRPr="00AB616F">
              <w:rPr>
                <w:szCs w:val="24"/>
              </w:rPr>
              <w:t>Fenix</w:t>
            </w:r>
          </w:p>
        </w:tc>
        <w:tc>
          <w:tcPr>
            <w:tcW w:w="2551" w:type="dxa"/>
          </w:tcPr>
          <w:p w14:paraId="3BDCDD81" w14:textId="77777777" w:rsidR="00020E5D" w:rsidRPr="0024581D" w:rsidRDefault="00987CD7" w:rsidP="00020E5D">
            <w:pPr>
              <w:rPr>
                <w:bCs/>
                <w:szCs w:val="24"/>
              </w:rPr>
            </w:pPr>
            <w:r w:rsidRPr="0024581D">
              <w:rPr>
                <w:bCs/>
                <w:szCs w:val="24"/>
              </w:rPr>
              <w:t xml:space="preserve">  </w:t>
            </w:r>
            <w:r w:rsidR="00020E5D" w:rsidRPr="0024581D">
              <w:rPr>
                <w:bCs/>
                <w:szCs w:val="24"/>
              </w:rPr>
              <w:t>20</w:t>
            </w:r>
            <w:r w:rsidRPr="0024581D">
              <w:rPr>
                <w:bCs/>
                <w:szCs w:val="24"/>
              </w:rPr>
              <w:t>,0</w:t>
            </w:r>
            <w:r w:rsidR="00020E5D" w:rsidRPr="0024581D">
              <w:rPr>
                <w:bCs/>
                <w:szCs w:val="24"/>
              </w:rPr>
              <w:t xml:space="preserve"> liitrit</w:t>
            </w:r>
          </w:p>
        </w:tc>
        <w:tc>
          <w:tcPr>
            <w:tcW w:w="1985" w:type="dxa"/>
          </w:tcPr>
          <w:p w14:paraId="232A7A54" w14:textId="77777777" w:rsidR="00020E5D" w:rsidRPr="0024581D" w:rsidRDefault="00020E5D" w:rsidP="00020E5D">
            <w:pPr>
              <w:jc w:val="right"/>
              <w:rPr>
                <w:szCs w:val="24"/>
              </w:rPr>
            </w:pPr>
            <w:r w:rsidRPr="0024581D">
              <w:rPr>
                <w:szCs w:val="24"/>
              </w:rPr>
              <w:t>5 l pakend</w:t>
            </w:r>
          </w:p>
        </w:tc>
      </w:tr>
      <w:tr w:rsidR="00020E5D" w:rsidRPr="0024581D" w14:paraId="11E81C60" w14:textId="77777777" w:rsidTr="00987CD7">
        <w:tc>
          <w:tcPr>
            <w:tcW w:w="3369" w:type="dxa"/>
          </w:tcPr>
          <w:p w14:paraId="3378E760" w14:textId="77777777" w:rsidR="00020E5D" w:rsidRPr="00AB616F" w:rsidRDefault="00020E5D" w:rsidP="00020E5D">
            <w:pPr>
              <w:rPr>
                <w:szCs w:val="24"/>
              </w:rPr>
            </w:pPr>
            <w:r w:rsidRPr="00AB616F">
              <w:rPr>
                <w:szCs w:val="24"/>
              </w:rPr>
              <w:t>Leopard</w:t>
            </w:r>
          </w:p>
        </w:tc>
        <w:tc>
          <w:tcPr>
            <w:tcW w:w="2551" w:type="dxa"/>
          </w:tcPr>
          <w:p w14:paraId="40512937" w14:textId="77777777" w:rsidR="00020E5D" w:rsidRPr="0024581D" w:rsidRDefault="00987CD7" w:rsidP="00020E5D">
            <w:pPr>
              <w:rPr>
                <w:bCs/>
                <w:szCs w:val="24"/>
              </w:rPr>
            </w:pPr>
            <w:r w:rsidRPr="0024581D">
              <w:rPr>
                <w:bCs/>
                <w:szCs w:val="24"/>
              </w:rPr>
              <w:t xml:space="preserve">   </w:t>
            </w:r>
            <w:r w:rsidR="00020E5D" w:rsidRPr="0024581D">
              <w:rPr>
                <w:bCs/>
                <w:szCs w:val="24"/>
              </w:rPr>
              <w:t>5,0 liitrit</w:t>
            </w:r>
          </w:p>
        </w:tc>
        <w:tc>
          <w:tcPr>
            <w:tcW w:w="1985" w:type="dxa"/>
          </w:tcPr>
          <w:p w14:paraId="04A6E692" w14:textId="77777777" w:rsidR="00020E5D" w:rsidRPr="0024581D" w:rsidRDefault="00020E5D" w:rsidP="00020E5D">
            <w:pPr>
              <w:jc w:val="right"/>
              <w:rPr>
                <w:szCs w:val="24"/>
              </w:rPr>
            </w:pPr>
            <w:r w:rsidRPr="0024581D">
              <w:rPr>
                <w:szCs w:val="24"/>
              </w:rPr>
              <w:t>5 l pakend</w:t>
            </w:r>
          </w:p>
        </w:tc>
      </w:tr>
      <w:tr w:rsidR="00653DB8" w:rsidRPr="0024581D" w14:paraId="77B69C34" w14:textId="77777777" w:rsidTr="00987CD7">
        <w:tc>
          <w:tcPr>
            <w:tcW w:w="3369" w:type="dxa"/>
          </w:tcPr>
          <w:p w14:paraId="10953E3C" w14:textId="77777777" w:rsidR="00653DB8" w:rsidRPr="00AB616F" w:rsidRDefault="00653DB8" w:rsidP="00653DB8">
            <w:pPr>
              <w:rPr>
                <w:szCs w:val="24"/>
              </w:rPr>
            </w:pPr>
            <w:r w:rsidRPr="00AB616F">
              <w:rPr>
                <w:szCs w:val="24"/>
              </w:rPr>
              <w:t>Glüfosaat (lubatud metsanduses)</w:t>
            </w:r>
          </w:p>
        </w:tc>
        <w:tc>
          <w:tcPr>
            <w:tcW w:w="2551" w:type="dxa"/>
          </w:tcPr>
          <w:p w14:paraId="48812F7B" w14:textId="77777777" w:rsidR="00653DB8" w:rsidRPr="0024581D" w:rsidRDefault="00653DB8" w:rsidP="00653DB8">
            <w:pPr>
              <w:rPr>
                <w:bCs/>
                <w:szCs w:val="24"/>
              </w:rPr>
            </w:pPr>
            <w:r w:rsidRPr="0024581D">
              <w:rPr>
                <w:bCs/>
                <w:szCs w:val="24"/>
              </w:rPr>
              <w:t>120</w:t>
            </w:r>
            <w:r w:rsidR="00987CD7" w:rsidRPr="0024581D">
              <w:rPr>
                <w:bCs/>
                <w:szCs w:val="24"/>
              </w:rPr>
              <w:t>,0</w:t>
            </w:r>
            <w:r w:rsidRPr="0024581D">
              <w:rPr>
                <w:bCs/>
                <w:szCs w:val="24"/>
              </w:rPr>
              <w:t xml:space="preserve"> liitrit</w:t>
            </w:r>
          </w:p>
        </w:tc>
        <w:tc>
          <w:tcPr>
            <w:tcW w:w="1985" w:type="dxa"/>
          </w:tcPr>
          <w:p w14:paraId="1F07578E" w14:textId="77777777" w:rsidR="00653DB8" w:rsidRPr="0024581D" w:rsidRDefault="00653DB8" w:rsidP="00653DB8">
            <w:pPr>
              <w:jc w:val="right"/>
              <w:rPr>
                <w:szCs w:val="24"/>
              </w:rPr>
            </w:pPr>
            <w:r w:rsidRPr="0024581D">
              <w:rPr>
                <w:szCs w:val="24"/>
              </w:rPr>
              <w:t>20 l pakend</w:t>
            </w:r>
          </w:p>
        </w:tc>
      </w:tr>
      <w:tr w:rsidR="00653DB8" w:rsidRPr="0024581D" w14:paraId="3C4A3E05" w14:textId="77777777" w:rsidTr="00987CD7">
        <w:tc>
          <w:tcPr>
            <w:tcW w:w="3369" w:type="dxa"/>
          </w:tcPr>
          <w:p w14:paraId="33936AE1" w14:textId="77777777" w:rsidR="00653DB8" w:rsidRPr="00AB616F" w:rsidRDefault="00653DB8" w:rsidP="00653DB8">
            <w:pPr>
              <w:rPr>
                <w:szCs w:val="24"/>
              </w:rPr>
            </w:pPr>
            <w:r w:rsidRPr="00AB616F">
              <w:rPr>
                <w:szCs w:val="24"/>
              </w:rPr>
              <w:t>Mavrik</w:t>
            </w:r>
          </w:p>
        </w:tc>
        <w:tc>
          <w:tcPr>
            <w:tcW w:w="2551" w:type="dxa"/>
          </w:tcPr>
          <w:p w14:paraId="39781A79" w14:textId="77777777" w:rsidR="00653DB8" w:rsidRPr="0024581D" w:rsidRDefault="00987CD7" w:rsidP="00653DB8">
            <w:pPr>
              <w:rPr>
                <w:bCs/>
                <w:szCs w:val="24"/>
              </w:rPr>
            </w:pPr>
            <w:r w:rsidRPr="0024581D">
              <w:rPr>
                <w:bCs/>
                <w:szCs w:val="24"/>
              </w:rPr>
              <w:t xml:space="preserve">    </w:t>
            </w:r>
            <w:r w:rsidR="00653DB8" w:rsidRPr="0024581D">
              <w:rPr>
                <w:bCs/>
                <w:szCs w:val="24"/>
              </w:rPr>
              <w:t>5</w:t>
            </w:r>
            <w:r w:rsidRPr="0024581D">
              <w:rPr>
                <w:bCs/>
                <w:szCs w:val="24"/>
              </w:rPr>
              <w:t>,0</w:t>
            </w:r>
            <w:r w:rsidR="00653DB8" w:rsidRPr="0024581D">
              <w:rPr>
                <w:bCs/>
                <w:szCs w:val="24"/>
              </w:rPr>
              <w:t xml:space="preserve"> liitrit</w:t>
            </w:r>
          </w:p>
        </w:tc>
        <w:tc>
          <w:tcPr>
            <w:tcW w:w="1985" w:type="dxa"/>
          </w:tcPr>
          <w:p w14:paraId="4F9C5A8A" w14:textId="77777777" w:rsidR="00653DB8" w:rsidRPr="0024581D" w:rsidRDefault="00653DB8" w:rsidP="00653DB8">
            <w:pPr>
              <w:jc w:val="right"/>
              <w:rPr>
                <w:szCs w:val="24"/>
              </w:rPr>
            </w:pPr>
            <w:r w:rsidRPr="0024581D">
              <w:rPr>
                <w:szCs w:val="24"/>
              </w:rPr>
              <w:t>5 l pakend</w:t>
            </w:r>
          </w:p>
        </w:tc>
      </w:tr>
      <w:tr w:rsidR="00653DB8" w:rsidRPr="0024581D" w14:paraId="2FCE3FE9" w14:textId="77777777" w:rsidTr="00987CD7">
        <w:tc>
          <w:tcPr>
            <w:tcW w:w="3369" w:type="dxa"/>
          </w:tcPr>
          <w:p w14:paraId="073A1026" w14:textId="77777777" w:rsidR="00653DB8" w:rsidRPr="00AB616F" w:rsidRDefault="00653DB8" w:rsidP="00653DB8">
            <w:pPr>
              <w:tabs>
                <w:tab w:val="left" w:pos="3630"/>
              </w:tabs>
              <w:rPr>
                <w:szCs w:val="24"/>
              </w:rPr>
            </w:pPr>
            <w:r w:rsidRPr="00AB616F">
              <w:rPr>
                <w:szCs w:val="24"/>
              </w:rPr>
              <w:t>Mosskade</w:t>
            </w:r>
          </w:p>
        </w:tc>
        <w:tc>
          <w:tcPr>
            <w:tcW w:w="2551" w:type="dxa"/>
          </w:tcPr>
          <w:p w14:paraId="598A3C79" w14:textId="77777777" w:rsidR="00653DB8" w:rsidRPr="0024581D" w:rsidRDefault="00987CD7" w:rsidP="00653DB8">
            <w:pPr>
              <w:rPr>
                <w:bCs/>
                <w:szCs w:val="24"/>
              </w:rPr>
            </w:pPr>
            <w:r w:rsidRPr="0024581D">
              <w:rPr>
                <w:bCs/>
                <w:szCs w:val="24"/>
              </w:rPr>
              <w:t xml:space="preserve">  </w:t>
            </w:r>
            <w:r w:rsidR="00653DB8" w:rsidRPr="0024581D">
              <w:rPr>
                <w:bCs/>
                <w:szCs w:val="24"/>
              </w:rPr>
              <w:t>50</w:t>
            </w:r>
            <w:r w:rsidRPr="0024581D">
              <w:rPr>
                <w:bCs/>
                <w:szCs w:val="24"/>
              </w:rPr>
              <w:t>,0</w:t>
            </w:r>
            <w:r w:rsidR="00653DB8" w:rsidRPr="0024581D">
              <w:rPr>
                <w:bCs/>
                <w:szCs w:val="24"/>
              </w:rPr>
              <w:t xml:space="preserve"> liitrit</w:t>
            </w:r>
          </w:p>
        </w:tc>
        <w:tc>
          <w:tcPr>
            <w:tcW w:w="1985" w:type="dxa"/>
          </w:tcPr>
          <w:p w14:paraId="273ED06A" w14:textId="77777777" w:rsidR="00653DB8" w:rsidRPr="0024581D" w:rsidRDefault="00653DB8" w:rsidP="00653DB8">
            <w:pPr>
              <w:jc w:val="right"/>
              <w:rPr>
                <w:szCs w:val="24"/>
              </w:rPr>
            </w:pPr>
            <w:r w:rsidRPr="0024581D">
              <w:rPr>
                <w:szCs w:val="24"/>
              </w:rPr>
              <w:t>10 l pakend</w:t>
            </w:r>
          </w:p>
        </w:tc>
      </w:tr>
      <w:tr w:rsidR="00653DB8" w:rsidRPr="0024581D" w14:paraId="6BCCCB1A" w14:textId="77777777" w:rsidTr="00987CD7">
        <w:tc>
          <w:tcPr>
            <w:tcW w:w="3369" w:type="dxa"/>
          </w:tcPr>
          <w:p w14:paraId="1676997A" w14:textId="77777777" w:rsidR="00653DB8" w:rsidRPr="00AB616F" w:rsidRDefault="00653DB8" w:rsidP="00653DB8">
            <w:pPr>
              <w:tabs>
                <w:tab w:val="left" w:pos="3630"/>
              </w:tabs>
              <w:rPr>
                <w:szCs w:val="24"/>
              </w:rPr>
            </w:pPr>
            <w:r w:rsidRPr="00AB616F">
              <w:rPr>
                <w:szCs w:val="24"/>
              </w:rPr>
              <w:t>Mirador 250 SC</w:t>
            </w:r>
          </w:p>
        </w:tc>
        <w:tc>
          <w:tcPr>
            <w:tcW w:w="2551" w:type="dxa"/>
          </w:tcPr>
          <w:p w14:paraId="5EEA89E7" w14:textId="77777777" w:rsidR="00653DB8" w:rsidRPr="0024581D" w:rsidRDefault="00987CD7" w:rsidP="00653DB8">
            <w:pPr>
              <w:rPr>
                <w:bCs/>
                <w:szCs w:val="24"/>
              </w:rPr>
            </w:pPr>
            <w:r w:rsidRPr="0024581D">
              <w:rPr>
                <w:bCs/>
                <w:szCs w:val="24"/>
              </w:rPr>
              <w:t xml:space="preserve">  </w:t>
            </w:r>
            <w:r w:rsidR="00653DB8" w:rsidRPr="0024581D">
              <w:rPr>
                <w:bCs/>
                <w:szCs w:val="24"/>
              </w:rPr>
              <w:t>30</w:t>
            </w:r>
            <w:r w:rsidRPr="0024581D">
              <w:rPr>
                <w:bCs/>
                <w:szCs w:val="24"/>
              </w:rPr>
              <w:t>,0</w:t>
            </w:r>
            <w:r w:rsidR="00653DB8" w:rsidRPr="0024581D">
              <w:rPr>
                <w:bCs/>
                <w:szCs w:val="24"/>
              </w:rPr>
              <w:t xml:space="preserve"> liitrit</w:t>
            </w:r>
          </w:p>
        </w:tc>
        <w:tc>
          <w:tcPr>
            <w:tcW w:w="1985" w:type="dxa"/>
          </w:tcPr>
          <w:p w14:paraId="66B93FAD" w14:textId="77777777" w:rsidR="00653DB8" w:rsidRPr="0024581D" w:rsidRDefault="00653DB8" w:rsidP="00653DB8">
            <w:pPr>
              <w:jc w:val="right"/>
              <w:rPr>
                <w:szCs w:val="24"/>
              </w:rPr>
            </w:pPr>
            <w:r w:rsidRPr="0024581D">
              <w:rPr>
                <w:szCs w:val="24"/>
              </w:rPr>
              <w:t>5 l pakend</w:t>
            </w:r>
          </w:p>
        </w:tc>
      </w:tr>
      <w:tr w:rsidR="00653DB8" w:rsidRPr="0024581D" w14:paraId="14E7DDF6" w14:textId="77777777" w:rsidTr="00987CD7">
        <w:tc>
          <w:tcPr>
            <w:tcW w:w="3369" w:type="dxa"/>
          </w:tcPr>
          <w:p w14:paraId="2A989CEE" w14:textId="77777777" w:rsidR="00653DB8" w:rsidRPr="00AB616F" w:rsidRDefault="00653DB8" w:rsidP="00653DB8">
            <w:pPr>
              <w:tabs>
                <w:tab w:val="left" w:pos="3630"/>
              </w:tabs>
              <w:rPr>
                <w:szCs w:val="24"/>
              </w:rPr>
            </w:pPr>
            <w:r w:rsidRPr="00AB616F">
              <w:rPr>
                <w:szCs w:val="24"/>
              </w:rPr>
              <w:t>Previcur Energy</w:t>
            </w:r>
            <w:r w:rsidRPr="00AB616F">
              <w:rPr>
                <w:szCs w:val="24"/>
              </w:rPr>
              <w:tab/>
            </w:r>
          </w:p>
        </w:tc>
        <w:tc>
          <w:tcPr>
            <w:tcW w:w="2551" w:type="dxa"/>
          </w:tcPr>
          <w:p w14:paraId="3BC9334C" w14:textId="3182577E" w:rsidR="00653DB8" w:rsidRPr="0024581D" w:rsidRDefault="00987CD7" w:rsidP="00653DB8">
            <w:pPr>
              <w:rPr>
                <w:bCs/>
                <w:szCs w:val="24"/>
              </w:rPr>
            </w:pPr>
            <w:r w:rsidRPr="0024581D">
              <w:rPr>
                <w:bCs/>
                <w:szCs w:val="24"/>
              </w:rPr>
              <w:t xml:space="preserve">  </w:t>
            </w:r>
            <w:r w:rsidR="00026823">
              <w:rPr>
                <w:bCs/>
                <w:szCs w:val="24"/>
              </w:rPr>
              <w:t xml:space="preserve">12 </w:t>
            </w:r>
            <w:r w:rsidR="00653DB8" w:rsidRPr="0024581D">
              <w:rPr>
                <w:bCs/>
                <w:szCs w:val="24"/>
              </w:rPr>
              <w:t>liitrit</w:t>
            </w:r>
          </w:p>
        </w:tc>
        <w:tc>
          <w:tcPr>
            <w:tcW w:w="1985" w:type="dxa"/>
          </w:tcPr>
          <w:p w14:paraId="30C1C679" w14:textId="77777777" w:rsidR="00653DB8" w:rsidRPr="0024581D" w:rsidRDefault="00653DB8" w:rsidP="00653DB8">
            <w:pPr>
              <w:jc w:val="right"/>
              <w:rPr>
                <w:szCs w:val="24"/>
              </w:rPr>
            </w:pPr>
            <w:r w:rsidRPr="0024581D">
              <w:rPr>
                <w:szCs w:val="24"/>
              </w:rPr>
              <w:t>0,5 l pakend</w:t>
            </w:r>
          </w:p>
        </w:tc>
      </w:tr>
      <w:tr w:rsidR="00653DB8" w:rsidRPr="0024581D" w14:paraId="28F655F2" w14:textId="77777777" w:rsidTr="00987CD7">
        <w:tc>
          <w:tcPr>
            <w:tcW w:w="3369" w:type="dxa"/>
          </w:tcPr>
          <w:p w14:paraId="1E3ADD38" w14:textId="77777777" w:rsidR="00653DB8" w:rsidRPr="00AB616F" w:rsidRDefault="00653DB8" w:rsidP="00653DB8">
            <w:pPr>
              <w:tabs>
                <w:tab w:val="left" w:pos="3630"/>
              </w:tabs>
              <w:rPr>
                <w:szCs w:val="24"/>
              </w:rPr>
            </w:pPr>
            <w:r w:rsidRPr="00AB616F">
              <w:rPr>
                <w:szCs w:val="24"/>
              </w:rPr>
              <w:t>Signum</w:t>
            </w:r>
            <w:r w:rsidRPr="00AB616F">
              <w:rPr>
                <w:szCs w:val="24"/>
              </w:rPr>
              <w:tab/>
            </w:r>
          </w:p>
        </w:tc>
        <w:tc>
          <w:tcPr>
            <w:tcW w:w="2551" w:type="dxa"/>
          </w:tcPr>
          <w:p w14:paraId="53455F52" w14:textId="71A1454A" w:rsidR="00653DB8" w:rsidRPr="0024581D" w:rsidRDefault="00987CD7" w:rsidP="00653DB8">
            <w:pPr>
              <w:rPr>
                <w:bCs/>
                <w:szCs w:val="24"/>
              </w:rPr>
            </w:pPr>
            <w:r w:rsidRPr="0024581D">
              <w:rPr>
                <w:bCs/>
                <w:szCs w:val="24"/>
              </w:rPr>
              <w:t xml:space="preserve">  </w:t>
            </w:r>
            <w:r w:rsidR="00653DB8" w:rsidRPr="0024581D">
              <w:rPr>
                <w:bCs/>
                <w:szCs w:val="24"/>
              </w:rPr>
              <w:t>3</w:t>
            </w:r>
            <w:r w:rsidR="00026823">
              <w:rPr>
                <w:bCs/>
                <w:szCs w:val="24"/>
              </w:rPr>
              <w:t>5</w:t>
            </w:r>
            <w:r w:rsidR="00653DB8" w:rsidRPr="0024581D">
              <w:rPr>
                <w:bCs/>
                <w:szCs w:val="24"/>
              </w:rPr>
              <w:t xml:space="preserve"> kilogrammi</w:t>
            </w:r>
          </w:p>
        </w:tc>
        <w:tc>
          <w:tcPr>
            <w:tcW w:w="1985" w:type="dxa"/>
          </w:tcPr>
          <w:p w14:paraId="2766AC8D" w14:textId="77777777" w:rsidR="00653DB8" w:rsidRPr="0024581D" w:rsidRDefault="00653DB8" w:rsidP="00653DB8">
            <w:pPr>
              <w:jc w:val="right"/>
              <w:rPr>
                <w:szCs w:val="24"/>
              </w:rPr>
            </w:pPr>
            <w:r w:rsidRPr="0024581D">
              <w:rPr>
                <w:szCs w:val="24"/>
              </w:rPr>
              <w:t>2,5 kg pakend</w:t>
            </w:r>
          </w:p>
        </w:tc>
      </w:tr>
      <w:tr w:rsidR="00653DB8" w:rsidRPr="0024581D" w14:paraId="33BF19AA" w14:textId="77777777" w:rsidTr="00987CD7">
        <w:tc>
          <w:tcPr>
            <w:tcW w:w="3369" w:type="dxa"/>
          </w:tcPr>
          <w:p w14:paraId="0D4BEBA6" w14:textId="77777777" w:rsidR="00653DB8" w:rsidRPr="00AB616F" w:rsidRDefault="00653DB8" w:rsidP="00653DB8">
            <w:pPr>
              <w:tabs>
                <w:tab w:val="left" w:pos="3630"/>
              </w:tabs>
              <w:rPr>
                <w:szCs w:val="24"/>
              </w:rPr>
            </w:pPr>
            <w:r w:rsidRPr="00AB616F">
              <w:rPr>
                <w:szCs w:val="24"/>
              </w:rPr>
              <w:t>Spray Plus</w:t>
            </w:r>
          </w:p>
        </w:tc>
        <w:tc>
          <w:tcPr>
            <w:tcW w:w="2551" w:type="dxa"/>
          </w:tcPr>
          <w:p w14:paraId="349C04C4" w14:textId="77777777" w:rsidR="00653DB8" w:rsidRPr="0024581D" w:rsidRDefault="00987CD7" w:rsidP="00653DB8">
            <w:pPr>
              <w:rPr>
                <w:bCs/>
                <w:szCs w:val="24"/>
              </w:rPr>
            </w:pPr>
            <w:r w:rsidRPr="0024581D">
              <w:rPr>
                <w:bCs/>
                <w:szCs w:val="24"/>
              </w:rPr>
              <w:t xml:space="preserve">  </w:t>
            </w:r>
            <w:r w:rsidR="00653DB8" w:rsidRPr="0024581D">
              <w:rPr>
                <w:bCs/>
                <w:szCs w:val="24"/>
              </w:rPr>
              <w:t>15</w:t>
            </w:r>
            <w:r w:rsidRPr="0024581D">
              <w:rPr>
                <w:bCs/>
                <w:szCs w:val="24"/>
              </w:rPr>
              <w:t>,0</w:t>
            </w:r>
            <w:r w:rsidR="00653DB8" w:rsidRPr="0024581D">
              <w:rPr>
                <w:bCs/>
                <w:szCs w:val="24"/>
              </w:rPr>
              <w:t xml:space="preserve"> liitrit</w:t>
            </w:r>
          </w:p>
        </w:tc>
        <w:tc>
          <w:tcPr>
            <w:tcW w:w="1985" w:type="dxa"/>
          </w:tcPr>
          <w:p w14:paraId="606F954A" w14:textId="77777777" w:rsidR="00653DB8" w:rsidRPr="0024581D" w:rsidRDefault="00653DB8" w:rsidP="00653DB8">
            <w:pPr>
              <w:jc w:val="right"/>
              <w:rPr>
                <w:szCs w:val="24"/>
              </w:rPr>
            </w:pPr>
            <w:r w:rsidRPr="0024581D">
              <w:rPr>
                <w:szCs w:val="24"/>
              </w:rPr>
              <w:t>5 l pakend</w:t>
            </w:r>
          </w:p>
        </w:tc>
      </w:tr>
      <w:tr w:rsidR="00653DB8" w:rsidRPr="0024581D" w14:paraId="69AC62D8" w14:textId="77777777" w:rsidTr="00987CD7">
        <w:tc>
          <w:tcPr>
            <w:tcW w:w="3369" w:type="dxa"/>
          </w:tcPr>
          <w:p w14:paraId="45486A2C" w14:textId="77777777" w:rsidR="00653DB8" w:rsidRPr="00AB616F" w:rsidRDefault="00653DB8" w:rsidP="00653DB8">
            <w:pPr>
              <w:tabs>
                <w:tab w:val="left" w:pos="3630"/>
              </w:tabs>
              <w:rPr>
                <w:szCs w:val="24"/>
              </w:rPr>
            </w:pPr>
            <w:r w:rsidRPr="00AB616F">
              <w:rPr>
                <w:szCs w:val="24"/>
              </w:rPr>
              <w:t>Switch 62,5 WG</w:t>
            </w:r>
          </w:p>
        </w:tc>
        <w:tc>
          <w:tcPr>
            <w:tcW w:w="2551" w:type="dxa"/>
          </w:tcPr>
          <w:p w14:paraId="061DE48B" w14:textId="77777777" w:rsidR="00653DB8" w:rsidRPr="0024581D" w:rsidRDefault="00987CD7" w:rsidP="00653DB8">
            <w:pPr>
              <w:rPr>
                <w:bCs/>
                <w:szCs w:val="24"/>
              </w:rPr>
            </w:pPr>
            <w:r w:rsidRPr="0024581D">
              <w:rPr>
                <w:bCs/>
                <w:szCs w:val="24"/>
              </w:rPr>
              <w:t xml:space="preserve">  </w:t>
            </w:r>
            <w:r w:rsidR="00653DB8" w:rsidRPr="0024581D">
              <w:rPr>
                <w:bCs/>
                <w:szCs w:val="24"/>
              </w:rPr>
              <w:t>31</w:t>
            </w:r>
            <w:r w:rsidRPr="0024581D">
              <w:rPr>
                <w:bCs/>
                <w:szCs w:val="24"/>
              </w:rPr>
              <w:t>,0</w:t>
            </w:r>
            <w:r w:rsidR="00653DB8" w:rsidRPr="0024581D">
              <w:rPr>
                <w:bCs/>
                <w:szCs w:val="24"/>
              </w:rPr>
              <w:t xml:space="preserve"> kilogrammi</w:t>
            </w:r>
          </w:p>
        </w:tc>
        <w:tc>
          <w:tcPr>
            <w:tcW w:w="1985" w:type="dxa"/>
          </w:tcPr>
          <w:p w14:paraId="43D551B5" w14:textId="77777777" w:rsidR="00653DB8" w:rsidRPr="0024581D" w:rsidRDefault="00653DB8" w:rsidP="00653DB8">
            <w:pPr>
              <w:jc w:val="right"/>
              <w:rPr>
                <w:szCs w:val="24"/>
              </w:rPr>
            </w:pPr>
            <w:r w:rsidRPr="0024581D">
              <w:rPr>
                <w:szCs w:val="24"/>
              </w:rPr>
              <w:t>0,25 kg pakend</w:t>
            </w:r>
          </w:p>
        </w:tc>
      </w:tr>
      <w:tr w:rsidR="00653DB8" w:rsidRPr="0024581D" w14:paraId="56F12857" w14:textId="77777777" w:rsidTr="00987CD7">
        <w:tc>
          <w:tcPr>
            <w:tcW w:w="3369" w:type="dxa"/>
          </w:tcPr>
          <w:p w14:paraId="1558ED5C" w14:textId="77777777" w:rsidR="00653DB8" w:rsidRPr="00AB616F" w:rsidRDefault="00653DB8" w:rsidP="00653DB8">
            <w:pPr>
              <w:tabs>
                <w:tab w:val="left" w:pos="3630"/>
              </w:tabs>
              <w:rPr>
                <w:szCs w:val="24"/>
              </w:rPr>
            </w:pPr>
            <w:r w:rsidRPr="00AB616F">
              <w:rPr>
                <w:szCs w:val="24"/>
              </w:rPr>
              <w:t>Topas 100 EC</w:t>
            </w:r>
            <w:r w:rsidRPr="00AB616F">
              <w:rPr>
                <w:szCs w:val="24"/>
              </w:rPr>
              <w:tab/>
            </w:r>
          </w:p>
        </w:tc>
        <w:tc>
          <w:tcPr>
            <w:tcW w:w="2551" w:type="dxa"/>
          </w:tcPr>
          <w:p w14:paraId="0F96A3B0" w14:textId="77777777" w:rsidR="00653DB8" w:rsidRPr="0024581D" w:rsidRDefault="00987CD7" w:rsidP="00653DB8">
            <w:pPr>
              <w:rPr>
                <w:bCs/>
                <w:szCs w:val="24"/>
              </w:rPr>
            </w:pPr>
            <w:r w:rsidRPr="0024581D">
              <w:rPr>
                <w:bCs/>
                <w:szCs w:val="24"/>
              </w:rPr>
              <w:t xml:space="preserve">  </w:t>
            </w:r>
            <w:r w:rsidR="00653DB8" w:rsidRPr="0024581D">
              <w:rPr>
                <w:bCs/>
                <w:szCs w:val="24"/>
              </w:rPr>
              <w:t>26</w:t>
            </w:r>
            <w:r w:rsidRPr="0024581D">
              <w:rPr>
                <w:bCs/>
                <w:szCs w:val="24"/>
              </w:rPr>
              <w:t>,0</w:t>
            </w:r>
            <w:r w:rsidR="00653DB8" w:rsidRPr="0024581D">
              <w:rPr>
                <w:bCs/>
                <w:szCs w:val="24"/>
              </w:rPr>
              <w:t> liitrit</w:t>
            </w:r>
          </w:p>
        </w:tc>
        <w:tc>
          <w:tcPr>
            <w:tcW w:w="1985" w:type="dxa"/>
          </w:tcPr>
          <w:p w14:paraId="2112526F" w14:textId="77777777" w:rsidR="00653DB8" w:rsidRPr="0024581D" w:rsidRDefault="00653DB8" w:rsidP="00653DB8">
            <w:pPr>
              <w:jc w:val="right"/>
              <w:rPr>
                <w:szCs w:val="24"/>
              </w:rPr>
            </w:pPr>
            <w:r w:rsidRPr="0024581D">
              <w:rPr>
                <w:szCs w:val="24"/>
              </w:rPr>
              <w:t>0,25 l pakend</w:t>
            </w:r>
          </w:p>
        </w:tc>
      </w:tr>
    </w:tbl>
    <w:p w14:paraId="7CA57E66" w14:textId="77777777" w:rsidR="00F909B1" w:rsidRPr="0024581D" w:rsidRDefault="00F909B1" w:rsidP="00F909B1">
      <w:pPr>
        <w:rPr>
          <w:szCs w:val="24"/>
        </w:rPr>
      </w:pPr>
    </w:p>
    <w:p w14:paraId="73EF055D" w14:textId="77777777" w:rsidR="008861FC" w:rsidRPr="0024581D" w:rsidRDefault="008861FC" w:rsidP="00F909B1">
      <w:pPr>
        <w:rPr>
          <w:szCs w:val="24"/>
        </w:rPr>
      </w:pPr>
    </w:p>
    <w:p w14:paraId="33ADB9CC" w14:textId="60DE715C" w:rsidR="002A460A" w:rsidRPr="0024581D" w:rsidRDefault="00F909B1" w:rsidP="00CB0C40">
      <w:pPr>
        <w:numPr>
          <w:ilvl w:val="1"/>
          <w:numId w:val="29"/>
        </w:numPr>
        <w:tabs>
          <w:tab w:val="left" w:pos="-284"/>
        </w:tabs>
        <w:jc w:val="both"/>
        <w:rPr>
          <w:b/>
          <w:szCs w:val="24"/>
          <w:u w:val="single"/>
        </w:rPr>
      </w:pPr>
      <w:r w:rsidRPr="0024581D">
        <w:rPr>
          <w:b/>
          <w:szCs w:val="24"/>
          <w:u w:val="single"/>
        </w:rPr>
        <w:t xml:space="preserve">Taimekaitsevahendite tarne sihtkoht: </w:t>
      </w:r>
    </w:p>
    <w:p w14:paraId="2ABD8813" w14:textId="77777777" w:rsidR="004C4524" w:rsidRPr="0024581D" w:rsidRDefault="004C4524" w:rsidP="00F909B1">
      <w:pPr>
        <w:tabs>
          <w:tab w:val="left" w:pos="-284"/>
        </w:tabs>
        <w:jc w:val="both"/>
        <w:rPr>
          <w:szCs w:val="24"/>
        </w:rPr>
      </w:pPr>
    </w:p>
    <w:p w14:paraId="441A06E3" w14:textId="77777777" w:rsidR="00F909B1" w:rsidRPr="0024581D" w:rsidRDefault="00F909B1" w:rsidP="00F909B1">
      <w:pPr>
        <w:tabs>
          <w:tab w:val="left" w:pos="-284"/>
        </w:tabs>
        <w:jc w:val="both"/>
        <w:rPr>
          <w:szCs w:val="24"/>
        </w:rPr>
      </w:pPr>
      <w:r w:rsidRPr="0024581D">
        <w:rPr>
          <w:szCs w:val="24"/>
        </w:rPr>
        <w:t>RMK Tartu</w:t>
      </w:r>
      <w:r w:rsidR="009158FD" w:rsidRPr="0024581D">
        <w:rPr>
          <w:szCs w:val="24"/>
        </w:rPr>
        <w:t xml:space="preserve"> taimla</w:t>
      </w:r>
      <w:r w:rsidRPr="0024581D">
        <w:rPr>
          <w:szCs w:val="24"/>
        </w:rPr>
        <w:t xml:space="preserve">, Rõõmu tee </w:t>
      </w:r>
      <w:r w:rsidR="005214A1" w:rsidRPr="0024581D">
        <w:rPr>
          <w:szCs w:val="24"/>
        </w:rPr>
        <w:t>13</w:t>
      </w:r>
      <w:r w:rsidRPr="0024581D">
        <w:rPr>
          <w:szCs w:val="24"/>
        </w:rPr>
        <w:t xml:space="preserve">, </w:t>
      </w:r>
      <w:r w:rsidR="005214A1" w:rsidRPr="0024581D">
        <w:rPr>
          <w:szCs w:val="24"/>
        </w:rPr>
        <w:t xml:space="preserve">50705 </w:t>
      </w:r>
      <w:r w:rsidRPr="0024581D">
        <w:rPr>
          <w:szCs w:val="24"/>
        </w:rPr>
        <w:t>Tartu</w:t>
      </w:r>
      <w:r w:rsidR="005214A1" w:rsidRPr="0024581D">
        <w:rPr>
          <w:szCs w:val="24"/>
        </w:rPr>
        <w:t xml:space="preserve"> linn</w:t>
      </w:r>
    </w:p>
    <w:p w14:paraId="3586FEF8" w14:textId="77777777" w:rsidR="00F909B1" w:rsidRPr="0024581D" w:rsidRDefault="00F909B1" w:rsidP="00F909B1">
      <w:pPr>
        <w:rPr>
          <w:szCs w:val="24"/>
        </w:rPr>
      </w:pPr>
      <w:r w:rsidRPr="0024581D">
        <w:rPr>
          <w:szCs w:val="24"/>
        </w:rPr>
        <w:t xml:space="preserve">kontaktisik </w:t>
      </w:r>
      <w:r w:rsidR="008A30BC" w:rsidRPr="0024581D">
        <w:rPr>
          <w:szCs w:val="24"/>
        </w:rPr>
        <w:t>Kristiina Pärn</w:t>
      </w:r>
      <w:r w:rsidR="00F44A0A" w:rsidRPr="0024581D">
        <w:rPr>
          <w:szCs w:val="24"/>
        </w:rPr>
        <w:t>,</w:t>
      </w:r>
      <w:r w:rsidR="008A30BC" w:rsidRPr="0024581D">
        <w:rPr>
          <w:szCs w:val="24"/>
        </w:rPr>
        <w:t xml:space="preserve"> tel</w:t>
      </w:r>
      <w:r w:rsidR="009158FD" w:rsidRPr="0024581D">
        <w:rPr>
          <w:szCs w:val="24"/>
        </w:rPr>
        <w:t xml:space="preserve"> </w:t>
      </w:r>
      <w:r w:rsidR="009158FD" w:rsidRPr="0024581D">
        <w:rPr>
          <w:bCs/>
          <w:szCs w:val="24"/>
        </w:rPr>
        <w:t>5</w:t>
      </w:r>
      <w:r w:rsidR="00E549D4" w:rsidRPr="0024581D">
        <w:rPr>
          <w:bCs/>
          <w:szCs w:val="24"/>
        </w:rPr>
        <w:t>5</w:t>
      </w:r>
      <w:r w:rsidR="009158FD" w:rsidRPr="0024581D">
        <w:rPr>
          <w:bCs/>
          <w:szCs w:val="24"/>
        </w:rPr>
        <w:t>65</w:t>
      </w:r>
      <w:r w:rsidR="00E549D4" w:rsidRPr="0024581D">
        <w:rPr>
          <w:bCs/>
          <w:szCs w:val="24"/>
        </w:rPr>
        <w:t xml:space="preserve"> 2</w:t>
      </w:r>
      <w:r w:rsidR="009158FD" w:rsidRPr="0024581D">
        <w:rPr>
          <w:bCs/>
          <w:szCs w:val="24"/>
        </w:rPr>
        <w:t>860</w:t>
      </w:r>
    </w:p>
    <w:p w14:paraId="16F03508" w14:textId="77777777" w:rsidR="00F909B1" w:rsidRPr="0024581D" w:rsidRDefault="00F909B1" w:rsidP="00F909B1">
      <w:pPr>
        <w:rPr>
          <w:szCs w:val="24"/>
        </w:rPr>
      </w:pPr>
      <w:r w:rsidRPr="0024581D">
        <w:rPr>
          <w:szCs w:val="24"/>
        </w:rPr>
        <w:t xml:space="preserve">Igale tarnitavale taimekaitsevahendile peab olema lisatud kehtiv ohutuskaart.       </w:t>
      </w:r>
    </w:p>
    <w:p w14:paraId="182F2B95" w14:textId="77777777" w:rsidR="0088776A" w:rsidRPr="0024581D" w:rsidRDefault="0088776A" w:rsidP="00051802">
      <w:pPr>
        <w:rPr>
          <w:szCs w:val="24"/>
        </w:rPr>
      </w:pPr>
    </w:p>
    <w:p w14:paraId="20B8E809" w14:textId="77777777" w:rsidR="00CB0C40" w:rsidRPr="0024581D" w:rsidRDefault="006172BD" w:rsidP="00CB0C40">
      <w:pPr>
        <w:numPr>
          <w:ilvl w:val="0"/>
          <w:numId w:val="29"/>
        </w:numPr>
        <w:rPr>
          <w:b/>
          <w:szCs w:val="24"/>
        </w:rPr>
      </w:pPr>
      <w:r w:rsidRPr="0024581D">
        <w:rPr>
          <w:b/>
          <w:szCs w:val="24"/>
        </w:rPr>
        <w:t>Vees</w:t>
      </w:r>
      <w:r w:rsidR="00336867" w:rsidRPr="0024581D">
        <w:rPr>
          <w:b/>
          <w:szCs w:val="24"/>
        </w:rPr>
        <w:t xml:space="preserve"> </w:t>
      </w:r>
      <w:r w:rsidRPr="0024581D">
        <w:rPr>
          <w:b/>
          <w:szCs w:val="24"/>
        </w:rPr>
        <w:t>lahustuvad väetised</w:t>
      </w:r>
    </w:p>
    <w:p w14:paraId="5D071503" w14:textId="77777777" w:rsidR="00CB0C40" w:rsidRPr="0024581D" w:rsidRDefault="00BF1C18" w:rsidP="00CB0C40">
      <w:pPr>
        <w:numPr>
          <w:ilvl w:val="1"/>
          <w:numId w:val="29"/>
        </w:numPr>
        <w:rPr>
          <w:b/>
          <w:szCs w:val="24"/>
        </w:rPr>
      </w:pPr>
      <w:r w:rsidRPr="0024581D">
        <w:rPr>
          <w:szCs w:val="24"/>
        </w:rPr>
        <w:t>Vees</w:t>
      </w:r>
      <w:r w:rsidR="00336867" w:rsidRPr="0024581D">
        <w:rPr>
          <w:szCs w:val="24"/>
        </w:rPr>
        <w:t xml:space="preserve"> </w:t>
      </w:r>
      <w:r w:rsidRPr="0024581D">
        <w:rPr>
          <w:szCs w:val="24"/>
        </w:rPr>
        <w:t>lahustuv NPK täisväetis mikroelementidega suletud juurekavaga metsapuutaimede</w:t>
      </w:r>
      <w:r w:rsidR="00605101" w:rsidRPr="0024581D">
        <w:rPr>
          <w:szCs w:val="24"/>
        </w:rPr>
        <w:t xml:space="preserve"> (harilik mänd, harilik </w:t>
      </w:r>
      <w:r w:rsidRPr="0024581D">
        <w:rPr>
          <w:szCs w:val="24"/>
        </w:rPr>
        <w:t>kuusk, arukask) kastmisväetamiseks kasvuhoones ja kasvatusväljakutel suvisel kasvuperioodil. Näiteks</w:t>
      </w:r>
      <w:r w:rsidR="00875E4C" w:rsidRPr="0024581D">
        <w:rPr>
          <w:szCs w:val="24"/>
        </w:rPr>
        <w:t>,</w:t>
      </w:r>
      <w:r w:rsidRPr="0024581D">
        <w:rPr>
          <w:szCs w:val="24"/>
        </w:rPr>
        <w:t xml:space="preserve"> </w:t>
      </w:r>
      <w:r w:rsidR="00875E4C" w:rsidRPr="0024581D">
        <w:rPr>
          <w:szCs w:val="24"/>
        </w:rPr>
        <w:t>Speedfol 18-18-20 või Ferticare 18-11-24</w:t>
      </w:r>
      <w:r w:rsidRPr="0024581D">
        <w:rPr>
          <w:szCs w:val="24"/>
        </w:rPr>
        <w:t>; 25</w:t>
      </w:r>
      <w:r w:rsidR="00544AFF" w:rsidRPr="0024581D">
        <w:rPr>
          <w:szCs w:val="24"/>
        </w:rPr>
        <w:t xml:space="preserve"> </w:t>
      </w:r>
      <w:r w:rsidRPr="0024581D">
        <w:rPr>
          <w:szCs w:val="24"/>
        </w:rPr>
        <w:t>kg pakendites</w:t>
      </w:r>
      <w:r w:rsidR="00D22E8A" w:rsidRPr="0024581D">
        <w:rPr>
          <w:szCs w:val="24"/>
        </w:rPr>
        <w:t xml:space="preserve">, </w:t>
      </w:r>
      <w:r w:rsidR="00336867" w:rsidRPr="0024581D">
        <w:rPr>
          <w:b/>
          <w:szCs w:val="24"/>
        </w:rPr>
        <w:t>5 </w:t>
      </w:r>
      <w:r w:rsidR="008657A1" w:rsidRPr="0024581D">
        <w:rPr>
          <w:b/>
          <w:szCs w:val="24"/>
        </w:rPr>
        <w:t>0</w:t>
      </w:r>
      <w:r w:rsidR="00EB5A11" w:rsidRPr="0024581D">
        <w:rPr>
          <w:b/>
          <w:szCs w:val="24"/>
        </w:rPr>
        <w:t>00</w:t>
      </w:r>
      <w:r w:rsidR="00336867" w:rsidRPr="0024581D">
        <w:rPr>
          <w:b/>
          <w:szCs w:val="24"/>
        </w:rPr>
        <w:t xml:space="preserve"> </w:t>
      </w:r>
      <w:r w:rsidR="00D22E8A" w:rsidRPr="0024581D">
        <w:rPr>
          <w:b/>
          <w:szCs w:val="24"/>
        </w:rPr>
        <w:t>kg</w:t>
      </w:r>
    </w:p>
    <w:p w14:paraId="76D36359" w14:textId="77777777" w:rsidR="00CB0C40" w:rsidRPr="0024581D" w:rsidRDefault="00BF1C18" w:rsidP="00CB0C40">
      <w:pPr>
        <w:numPr>
          <w:ilvl w:val="1"/>
          <w:numId w:val="29"/>
        </w:numPr>
        <w:rPr>
          <w:b/>
          <w:szCs w:val="24"/>
        </w:rPr>
      </w:pPr>
      <w:r w:rsidRPr="0024581D">
        <w:rPr>
          <w:szCs w:val="24"/>
        </w:rPr>
        <w:t>Vees</w:t>
      </w:r>
      <w:r w:rsidR="00336867" w:rsidRPr="0024581D">
        <w:rPr>
          <w:szCs w:val="24"/>
        </w:rPr>
        <w:t xml:space="preserve"> </w:t>
      </w:r>
      <w:r w:rsidRPr="0024581D">
        <w:rPr>
          <w:szCs w:val="24"/>
        </w:rPr>
        <w:t xml:space="preserve">lahustuv </w:t>
      </w:r>
      <w:r w:rsidR="00350AE8" w:rsidRPr="0024581D">
        <w:rPr>
          <w:szCs w:val="24"/>
        </w:rPr>
        <w:t xml:space="preserve">keskmise </w:t>
      </w:r>
      <w:r w:rsidRPr="0024581D">
        <w:rPr>
          <w:szCs w:val="24"/>
        </w:rPr>
        <w:t>lämmastikusisaldusega NPK täisväetis suletud</w:t>
      </w:r>
      <w:r w:rsidR="00605101" w:rsidRPr="0024581D">
        <w:rPr>
          <w:szCs w:val="24"/>
        </w:rPr>
        <w:t xml:space="preserve"> juurekavaga metsapuutaimede (harilik mänd, harilik </w:t>
      </w:r>
      <w:r w:rsidRPr="0024581D">
        <w:rPr>
          <w:szCs w:val="24"/>
        </w:rPr>
        <w:t xml:space="preserve">kuusk, arukask) kastmisväetamiseks kasvatusväljakutel </w:t>
      </w:r>
      <w:r w:rsidR="00865988" w:rsidRPr="0024581D">
        <w:rPr>
          <w:szCs w:val="24"/>
        </w:rPr>
        <w:t xml:space="preserve">suvisel </w:t>
      </w:r>
      <w:r w:rsidRPr="0024581D">
        <w:rPr>
          <w:szCs w:val="24"/>
        </w:rPr>
        <w:t>kasvuperioodil. Näiteks</w:t>
      </w:r>
      <w:r w:rsidR="00875E4C" w:rsidRPr="0024581D">
        <w:rPr>
          <w:szCs w:val="24"/>
        </w:rPr>
        <w:t>,</w:t>
      </w:r>
      <w:r w:rsidRPr="0024581D">
        <w:rPr>
          <w:szCs w:val="24"/>
        </w:rPr>
        <w:t xml:space="preserve"> </w:t>
      </w:r>
      <w:r w:rsidR="000026D3" w:rsidRPr="0024581D">
        <w:rPr>
          <w:szCs w:val="24"/>
        </w:rPr>
        <w:t>Terraflex-T 15-8-25</w:t>
      </w:r>
      <w:r w:rsidR="00875E4C" w:rsidRPr="0024581D">
        <w:rPr>
          <w:szCs w:val="24"/>
        </w:rPr>
        <w:t xml:space="preserve"> või </w:t>
      </w:r>
      <w:r w:rsidR="00336867" w:rsidRPr="0024581D">
        <w:rPr>
          <w:szCs w:val="24"/>
        </w:rPr>
        <w:t>Ultrasol 14-6-26</w:t>
      </w:r>
      <w:r w:rsidR="00875E4C" w:rsidRPr="0024581D">
        <w:rPr>
          <w:szCs w:val="24"/>
        </w:rPr>
        <w:t>;</w:t>
      </w:r>
      <w:r w:rsidRPr="0024581D">
        <w:rPr>
          <w:szCs w:val="24"/>
        </w:rPr>
        <w:t xml:space="preserve"> 25</w:t>
      </w:r>
      <w:r w:rsidR="00544AFF" w:rsidRPr="0024581D">
        <w:rPr>
          <w:szCs w:val="24"/>
        </w:rPr>
        <w:t xml:space="preserve"> </w:t>
      </w:r>
      <w:r w:rsidRPr="0024581D">
        <w:rPr>
          <w:szCs w:val="24"/>
        </w:rPr>
        <w:t>kg pakendites</w:t>
      </w:r>
      <w:r w:rsidR="00605101" w:rsidRPr="0024581D">
        <w:rPr>
          <w:szCs w:val="24"/>
        </w:rPr>
        <w:t xml:space="preserve">, </w:t>
      </w:r>
      <w:r w:rsidR="008657A1" w:rsidRPr="0024581D">
        <w:rPr>
          <w:b/>
          <w:bCs/>
          <w:szCs w:val="24"/>
        </w:rPr>
        <w:t>3 300</w:t>
      </w:r>
      <w:r w:rsidR="00D22E8A" w:rsidRPr="0024581D">
        <w:rPr>
          <w:b/>
          <w:bCs/>
          <w:szCs w:val="24"/>
        </w:rPr>
        <w:t xml:space="preserve"> kg</w:t>
      </w:r>
    </w:p>
    <w:p w14:paraId="3B78E15A" w14:textId="77777777" w:rsidR="00CB0C40" w:rsidRPr="0024581D" w:rsidRDefault="00BF1C18" w:rsidP="00CB0C40">
      <w:pPr>
        <w:numPr>
          <w:ilvl w:val="1"/>
          <w:numId w:val="29"/>
        </w:numPr>
        <w:rPr>
          <w:b/>
          <w:szCs w:val="24"/>
        </w:rPr>
      </w:pPr>
      <w:r w:rsidRPr="0024581D">
        <w:rPr>
          <w:szCs w:val="24"/>
        </w:rPr>
        <w:t>Vees</w:t>
      </w:r>
      <w:r w:rsidR="00336867" w:rsidRPr="0024581D">
        <w:rPr>
          <w:szCs w:val="24"/>
        </w:rPr>
        <w:t xml:space="preserve"> </w:t>
      </w:r>
      <w:r w:rsidRPr="0024581D">
        <w:rPr>
          <w:szCs w:val="24"/>
        </w:rPr>
        <w:t>lahustuv väiksema lämmastikusisaldusega NPK täisväetis suletud</w:t>
      </w:r>
      <w:r w:rsidR="00605101" w:rsidRPr="0024581D">
        <w:rPr>
          <w:szCs w:val="24"/>
        </w:rPr>
        <w:t xml:space="preserve"> juurekavaga metsapuutaimede (harilik mänd, harilik </w:t>
      </w:r>
      <w:r w:rsidRPr="0024581D">
        <w:rPr>
          <w:szCs w:val="24"/>
        </w:rPr>
        <w:t>kuusk, arukask) kastmisväetamiseks kasvatusväljakutel sügisesel kasvuperioodil. Näiteks, Ferticare 7-9-32</w:t>
      </w:r>
      <w:r w:rsidR="00875E4C" w:rsidRPr="0024581D">
        <w:rPr>
          <w:szCs w:val="24"/>
        </w:rPr>
        <w:t xml:space="preserve"> või Ultrasol 8-9-39</w:t>
      </w:r>
      <w:r w:rsidRPr="0024581D">
        <w:rPr>
          <w:szCs w:val="24"/>
        </w:rPr>
        <w:t>; 25kg pakendites</w:t>
      </w:r>
      <w:r w:rsidR="00D22E8A" w:rsidRPr="0024581D">
        <w:rPr>
          <w:szCs w:val="24"/>
        </w:rPr>
        <w:t xml:space="preserve">, </w:t>
      </w:r>
      <w:r w:rsidR="008657A1" w:rsidRPr="0024581D">
        <w:rPr>
          <w:b/>
          <w:szCs w:val="24"/>
        </w:rPr>
        <w:t>2 200</w:t>
      </w:r>
      <w:r w:rsidR="007666C1" w:rsidRPr="0024581D">
        <w:rPr>
          <w:b/>
          <w:szCs w:val="24"/>
        </w:rPr>
        <w:t xml:space="preserve"> </w:t>
      </w:r>
      <w:r w:rsidR="00D22E8A" w:rsidRPr="0024581D">
        <w:rPr>
          <w:b/>
          <w:szCs w:val="24"/>
        </w:rPr>
        <w:t>kg</w:t>
      </w:r>
    </w:p>
    <w:p w14:paraId="6CD8E920" w14:textId="77777777" w:rsidR="00CB0C40" w:rsidRPr="0024581D" w:rsidRDefault="00BF1C18" w:rsidP="00CB0C40">
      <w:pPr>
        <w:numPr>
          <w:ilvl w:val="1"/>
          <w:numId w:val="29"/>
        </w:numPr>
        <w:rPr>
          <w:b/>
          <w:szCs w:val="24"/>
        </w:rPr>
      </w:pPr>
      <w:r w:rsidRPr="0024581D">
        <w:rPr>
          <w:szCs w:val="24"/>
        </w:rPr>
        <w:t>Monokaaliumfosfaat; 25</w:t>
      </w:r>
      <w:r w:rsidR="00544AFF" w:rsidRPr="0024581D">
        <w:rPr>
          <w:szCs w:val="24"/>
        </w:rPr>
        <w:t xml:space="preserve"> </w:t>
      </w:r>
      <w:r w:rsidRPr="0024581D">
        <w:rPr>
          <w:szCs w:val="24"/>
        </w:rPr>
        <w:t>kg pakendites</w:t>
      </w:r>
      <w:r w:rsidR="00D22E8A" w:rsidRPr="0024581D">
        <w:rPr>
          <w:szCs w:val="24"/>
        </w:rPr>
        <w:t>,</w:t>
      </w:r>
      <w:r w:rsidR="00605101" w:rsidRPr="0024581D">
        <w:rPr>
          <w:szCs w:val="24"/>
        </w:rPr>
        <w:t xml:space="preserve"> </w:t>
      </w:r>
      <w:r w:rsidR="00A56490" w:rsidRPr="0024581D">
        <w:rPr>
          <w:b/>
          <w:bCs/>
          <w:szCs w:val="24"/>
        </w:rPr>
        <w:t>6</w:t>
      </w:r>
      <w:r w:rsidR="00FE1F0D" w:rsidRPr="0024581D">
        <w:rPr>
          <w:b/>
          <w:bCs/>
          <w:szCs w:val="24"/>
        </w:rPr>
        <w:t>0</w:t>
      </w:r>
      <w:r w:rsidR="00A56490" w:rsidRPr="0024581D">
        <w:rPr>
          <w:b/>
          <w:bCs/>
          <w:szCs w:val="24"/>
        </w:rPr>
        <w:t>0</w:t>
      </w:r>
      <w:r w:rsidR="00D22E8A" w:rsidRPr="0024581D">
        <w:rPr>
          <w:b/>
          <w:bCs/>
          <w:szCs w:val="24"/>
        </w:rPr>
        <w:t xml:space="preserve"> kg</w:t>
      </w:r>
      <w:bookmarkStart w:id="1" w:name="_Hlk219729868"/>
    </w:p>
    <w:p w14:paraId="100E9F5E" w14:textId="77777777" w:rsidR="00CB0C40" w:rsidRPr="0024581D" w:rsidRDefault="00C179B0" w:rsidP="00CB0C40">
      <w:pPr>
        <w:numPr>
          <w:ilvl w:val="1"/>
          <w:numId w:val="29"/>
        </w:numPr>
        <w:rPr>
          <w:b/>
          <w:szCs w:val="24"/>
        </w:rPr>
      </w:pPr>
      <w:r w:rsidRPr="0024581D">
        <w:rPr>
          <w:szCs w:val="24"/>
        </w:rPr>
        <w:t xml:space="preserve">Pikatoimeline keskmine lämmastikusisaldusega NPK </w:t>
      </w:r>
      <w:r w:rsidR="00644F02" w:rsidRPr="0024581D">
        <w:rPr>
          <w:szCs w:val="24"/>
        </w:rPr>
        <w:t xml:space="preserve">kastmisväetamiseks suvisel kasvuperioodil </w:t>
      </w:r>
      <w:r w:rsidRPr="0024581D">
        <w:rPr>
          <w:szCs w:val="24"/>
        </w:rPr>
        <w:t>poogenditele.</w:t>
      </w:r>
      <w:r w:rsidR="00644F02" w:rsidRPr="0024581D">
        <w:rPr>
          <w:szCs w:val="24"/>
        </w:rPr>
        <w:t xml:space="preserve"> Näiteks, Greenbest NPK 14-12-17+2MgO</w:t>
      </w:r>
      <w:r w:rsidR="00020E5D" w:rsidRPr="0024581D">
        <w:rPr>
          <w:szCs w:val="24"/>
        </w:rPr>
        <w:t xml:space="preserve">; </w:t>
      </w:r>
      <w:r w:rsidR="00020E5D" w:rsidRPr="0024581D">
        <w:rPr>
          <w:b/>
          <w:bCs/>
          <w:szCs w:val="24"/>
        </w:rPr>
        <w:t>100 kg.</w:t>
      </w:r>
      <w:bookmarkStart w:id="2" w:name="_Hlk219729963"/>
    </w:p>
    <w:p w14:paraId="67F25184" w14:textId="61F85CD7" w:rsidR="00020E5D" w:rsidRPr="0024581D" w:rsidRDefault="00020E5D" w:rsidP="00CB0C40">
      <w:pPr>
        <w:numPr>
          <w:ilvl w:val="1"/>
          <w:numId w:val="29"/>
        </w:numPr>
        <w:rPr>
          <w:b/>
          <w:szCs w:val="24"/>
        </w:rPr>
      </w:pPr>
      <w:r w:rsidRPr="0024581D">
        <w:rPr>
          <w:szCs w:val="24"/>
        </w:rPr>
        <w:t xml:space="preserve">Kasvustimulaator, näiteks Humistar: </w:t>
      </w:r>
      <w:r w:rsidRPr="0024581D">
        <w:rPr>
          <w:b/>
          <w:bCs/>
          <w:szCs w:val="24"/>
        </w:rPr>
        <w:t>20 liitrit.</w:t>
      </w:r>
    </w:p>
    <w:bookmarkEnd w:id="1"/>
    <w:bookmarkEnd w:id="2"/>
    <w:p w14:paraId="562E3348" w14:textId="77777777" w:rsidR="00586AE9" w:rsidRPr="0024581D" w:rsidRDefault="00586AE9" w:rsidP="00586AE9">
      <w:pPr>
        <w:pStyle w:val="Loendilik"/>
      </w:pPr>
    </w:p>
    <w:p w14:paraId="14F6FDDE" w14:textId="77777777" w:rsidR="00CB0C40" w:rsidRPr="0024581D" w:rsidRDefault="00031F7C" w:rsidP="00CB0C40">
      <w:pPr>
        <w:numPr>
          <w:ilvl w:val="0"/>
          <w:numId w:val="29"/>
        </w:numPr>
        <w:jc w:val="both"/>
        <w:rPr>
          <w:szCs w:val="24"/>
        </w:rPr>
      </w:pPr>
      <w:r w:rsidRPr="0024581D">
        <w:rPr>
          <w:b/>
          <w:szCs w:val="24"/>
          <w:u w:val="single"/>
        </w:rPr>
        <w:t>Vees</w:t>
      </w:r>
      <w:r w:rsidR="00336867" w:rsidRPr="0024581D">
        <w:rPr>
          <w:b/>
          <w:szCs w:val="24"/>
          <w:u w:val="single"/>
        </w:rPr>
        <w:t xml:space="preserve"> </w:t>
      </w:r>
      <w:r w:rsidRPr="0024581D">
        <w:rPr>
          <w:b/>
          <w:szCs w:val="24"/>
          <w:u w:val="single"/>
        </w:rPr>
        <w:t>lahustuvate väetiste tarne sihtkohad</w:t>
      </w:r>
      <w:r w:rsidR="00DA3FF9" w:rsidRPr="0024581D">
        <w:rPr>
          <w:b/>
          <w:szCs w:val="24"/>
          <w:u w:val="single"/>
        </w:rPr>
        <w:t xml:space="preserve"> ja kogused</w:t>
      </w:r>
      <w:r w:rsidRPr="0024581D">
        <w:rPr>
          <w:b/>
          <w:szCs w:val="24"/>
          <w:u w:val="single"/>
        </w:rPr>
        <w:t xml:space="preserve">: </w:t>
      </w:r>
    </w:p>
    <w:p w14:paraId="66BBC421" w14:textId="05A11668" w:rsidR="00336867" w:rsidRPr="0024581D" w:rsidRDefault="00031F7C" w:rsidP="00CB0C40">
      <w:pPr>
        <w:numPr>
          <w:ilvl w:val="1"/>
          <w:numId w:val="29"/>
        </w:numPr>
        <w:jc w:val="both"/>
        <w:rPr>
          <w:szCs w:val="24"/>
        </w:rPr>
      </w:pPr>
      <w:r w:rsidRPr="0024581D">
        <w:rPr>
          <w:b/>
          <w:szCs w:val="24"/>
        </w:rPr>
        <w:t xml:space="preserve">RMK Tartu </w:t>
      </w:r>
      <w:r w:rsidR="004C68E4" w:rsidRPr="0024581D">
        <w:rPr>
          <w:b/>
          <w:szCs w:val="24"/>
        </w:rPr>
        <w:t>taimla</w:t>
      </w:r>
      <w:r w:rsidRPr="0024581D">
        <w:rPr>
          <w:szCs w:val="24"/>
        </w:rPr>
        <w:t xml:space="preserve"> </w:t>
      </w:r>
    </w:p>
    <w:p w14:paraId="4C600286" w14:textId="77777777" w:rsidR="00336867" w:rsidRPr="0024581D" w:rsidRDefault="00D22E8A" w:rsidP="00336867">
      <w:pPr>
        <w:numPr>
          <w:ilvl w:val="0"/>
          <w:numId w:val="15"/>
        </w:numPr>
        <w:rPr>
          <w:szCs w:val="24"/>
        </w:rPr>
      </w:pPr>
      <w:r w:rsidRPr="0024581D">
        <w:rPr>
          <w:szCs w:val="24"/>
        </w:rPr>
        <w:t>vees</w:t>
      </w:r>
      <w:r w:rsidR="00336867" w:rsidRPr="0024581D">
        <w:rPr>
          <w:szCs w:val="24"/>
        </w:rPr>
        <w:t xml:space="preserve"> </w:t>
      </w:r>
      <w:r w:rsidRPr="0024581D">
        <w:rPr>
          <w:szCs w:val="24"/>
        </w:rPr>
        <w:t xml:space="preserve">lahustuv NPK täisväetis </w:t>
      </w:r>
      <w:r w:rsidR="00C1261E" w:rsidRPr="0024581D">
        <w:rPr>
          <w:szCs w:val="24"/>
        </w:rPr>
        <w:t>2 5</w:t>
      </w:r>
      <w:r w:rsidR="00605101" w:rsidRPr="0024581D">
        <w:rPr>
          <w:szCs w:val="24"/>
        </w:rPr>
        <w:t>0</w:t>
      </w:r>
      <w:r w:rsidR="00DB53DA" w:rsidRPr="0024581D">
        <w:rPr>
          <w:szCs w:val="24"/>
        </w:rPr>
        <w:t>0</w:t>
      </w:r>
      <w:r w:rsidRPr="0024581D">
        <w:rPr>
          <w:szCs w:val="24"/>
        </w:rPr>
        <w:t xml:space="preserve"> </w:t>
      </w:r>
      <w:r w:rsidR="00336867" w:rsidRPr="0024581D">
        <w:rPr>
          <w:szCs w:val="24"/>
        </w:rPr>
        <w:t>kg;</w:t>
      </w:r>
    </w:p>
    <w:p w14:paraId="1A4DB509" w14:textId="77777777" w:rsidR="00336867" w:rsidRPr="0024581D" w:rsidRDefault="00605101" w:rsidP="00336867">
      <w:pPr>
        <w:numPr>
          <w:ilvl w:val="0"/>
          <w:numId w:val="15"/>
        </w:numPr>
        <w:rPr>
          <w:szCs w:val="24"/>
        </w:rPr>
      </w:pPr>
      <w:r w:rsidRPr="0024581D">
        <w:rPr>
          <w:szCs w:val="24"/>
        </w:rPr>
        <w:t>vees</w:t>
      </w:r>
      <w:r w:rsidR="00336867" w:rsidRPr="0024581D">
        <w:rPr>
          <w:szCs w:val="24"/>
        </w:rPr>
        <w:t xml:space="preserve"> </w:t>
      </w:r>
      <w:r w:rsidRPr="0024581D">
        <w:rPr>
          <w:szCs w:val="24"/>
        </w:rPr>
        <w:t xml:space="preserve">lahustuv keskmise lämmastikusisaldusega NPK täisväetis </w:t>
      </w:r>
      <w:r w:rsidR="00C1261E" w:rsidRPr="0024581D">
        <w:rPr>
          <w:szCs w:val="24"/>
        </w:rPr>
        <w:t>6</w:t>
      </w:r>
      <w:r w:rsidR="00336867" w:rsidRPr="0024581D">
        <w:rPr>
          <w:szCs w:val="24"/>
        </w:rPr>
        <w:t>00</w:t>
      </w:r>
      <w:r w:rsidRPr="0024581D">
        <w:rPr>
          <w:szCs w:val="24"/>
        </w:rPr>
        <w:t xml:space="preserve"> kg; </w:t>
      </w:r>
    </w:p>
    <w:p w14:paraId="3226D264" w14:textId="77777777" w:rsidR="00336867" w:rsidRPr="0024581D" w:rsidRDefault="00D22E8A" w:rsidP="00336867">
      <w:pPr>
        <w:numPr>
          <w:ilvl w:val="0"/>
          <w:numId w:val="15"/>
        </w:numPr>
        <w:rPr>
          <w:szCs w:val="24"/>
        </w:rPr>
      </w:pPr>
      <w:r w:rsidRPr="0024581D">
        <w:rPr>
          <w:szCs w:val="24"/>
        </w:rPr>
        <w:t>vees</w:t>
      </w:r>
      <w:r w:rsidR="00336867" w:rsidRPr="0024581D">
        <w:rPr>
          <w:szCs w:val="24"/>
        </w:rPr>
        <w:t xml:space="preserve"> </w:t>
      </w:r>
      <w:r w:rsidRPr="0024581D">
        <w:rPr>
          <w:szCs w:val="24"/>
        </w:rPr>
        <w:t xml:space="preserve">lahustuv väiksema lämmastikusisaldusega NPK täisväetis </w:t>
      </w:r>
      <w:r w:rsidR="00C1261E" w:rsidRPr="0024581D">
        <w:rPr>
          <w:szCs w:val="24"/>
        </w:rPr>
        <w:t>4</w:t>
      </w:r>
      <w:r w:rsidR="00605101" w:rsidRPr="0024581D">
        <w:rPr>
          <w:szCs w:val="24"/>
        </w:rPr>
        <w:t>00</w:t>
      </w:r>
      <w:r w:rsidR="00336867" w:rsidRPr="0024581D">
        <w:rPr>
          <w:szCs w:val="24"/>
        </w:rPr>
        <w:t xml:space="preserve"> kg;</w:t>
      </w:r>
    </w:p>
    <w:p w14:paraId="1662220B" w14:textId="77777777" w:rsidR="008657A1" w:rsidRPr="0024581D" w:rsidRDefault="008657A1" w:rsidP="008657A1">
      <w:pPr>
        <w:numPr>
          <w:ilvl w:val="0"/>
          <w:numId w:val="15"/>
        </w:numPr>
        <w:suppressAutoHyphens/>
        <w:jc w:val="both"/>
        <w:rPr>
          <w:szCs w:val="24"/>
        </w:rPr>
      </w:pPr>
      <w:r w:rsidRPr="0024581D">
        <w:rPr>
          <w:szCs w:val="24"/>
        </w:rPr>
        <w:t>monokaaliumfosfaat 100 kg</w:t>
      </w:r>
      <w:r w:rsidR="00020E5D" w:rsidRPr="0024581D">
        <w:rPr>
          <w:szCs w:val="24"/>
        </w:rPr>
        <w:t>;</w:t>
      </w:r>
    </w:p>
    <w:p w14:paraId="4DC0C00F" w14:textId="77777777" w:rsidR="00020E5D" w:rsidRPr="0024581D" w:rsidRDefault="00020E5D" w:rsidP="00020E5D">
      <w:pPr>
        <w:numPr>
          <w:ilvl w:val="0"/>
          <w:numId w:val="15"/>
        </w:numPr>
        <w:jc w:val="both"/>
        <w:rPr>
          <w:szCs w:val="24"/>
        </w:rPr>
      </w:pPr>
      <w:r w:rsidRPr="0024581D">
        <w:rPr>
          <w:szCs w:val="24"/>
        </w:rPr>
        <w:t>pikatoimeline keskmine lämmastikusisaldusega NPK kastmisväetamiseks 100 kg.</w:t>
      </w:r>
    </w:p>
    <w:p w14:paraId="7694E4E6" w14:textId="77777777" w:rsidR="008657A1" w:rsidRPr="0024581D" w:rsidRDefault="008657A1" w:rsidP="00020E5D">
      <w:pPr>
        <w:rPr>
          <w:szCs w:val="24"/>
        </w:rPr>
      </w:pPr>
    </w:p>
    <w:p w14:paraId="491E4982" w14:textId="77777777" w:rsidR="00D22E8A" w:rsidRPr="0024581D" w:rsidRDefault="0051268C" w:rsidP="00943411">
      <w:pPr>
        <w:jc w:val="both"/>
        <w:rPr>
          <w:szCs w:val="24"/>
        </w:rPr>
      </w:pPr>
      <w:r w:rsidRPr="0024581D">
        <w:rPr>
          <w:szCs w:val="24"/>
        </w:rPr>
        <w:t>Aadress:</w:t>
      </w:r>
      <w:r w:rsidR="00031F7C" w:rsidRPr="0024581D">
        <w:rPr>
          <w:szCs w:val="24"/>
        </w:rPr>
        <w:t xml:space="preserve"> Rõõmu tee </w:t>
      </w:r>
      <w:r w:rsidR="00DB53DA" w:rsidRPr="0024581D">
        <w:rPr>
          <w:szCs w:val="24"/>
        </w:rPr>
        <w:t>13</w:t>
      </w:r>
      <w:r w:rsidR="00031F7C" w:rsidRPr="0024581D">
        <w:rPr>
          <w:szCs w:val="24"/>
        </w:rPr>
        <w:t xml:space="preserve">, </w:t>
      </w:r>
      <w:r w:rsidR="00DB53DA" w:rsidRPr="0024581D">
        <w:rPr>
          <w:szCs w:val="24"/>
        </w:rPr>
        <w:t xml:space="preserve">50705 </w:t>
      </w:r>
      <w:r w:rsidR="00031F7C" w:rsidRPr="0024581D">
        <w:rPr>
          <w:szCs w:val="24"/>
        </w:rPr>
        <w:t>Tartu</w:t>
      </w:r>
      <w:r w:rsidR="00DB53DA" w:rsidRPr="0024581D">
        <w:rPr>
          <w:szCs w:val="24"/>
        </w:rPr>
        <w:t xml:space="preserve"> linn</w:t>
      </w:r>
    </w:p>
    <w:p w14:paraId="7D9D2791" w14:textId="77777777" w:rsidR="00CB0C40" w:rsidRPr="0024581D" w:rsidRDefault="002833D0" w:rsidP="00CB0C40">
      <w:pPr>
        <w:jc w:val="both"/>
        <w:rPr>
          <w:bCs/>
          <w:szCs w:val="24"/>
        </w:rPr>
      </w:pPr>
      <w:r w:rsidRPr="0024581D">
        <w:rPr>
          <w:szCs w:val="24"/>
        </w:rPr>
        <w:t>K</w:t>
      </w:r>
      <w:r w:rsidR="00A37DBD" w:rsidRPr="0024581D">
        <w:rPr>
          <w:szCs w:val="24"/>
        </w:rPr>
        <w:t>ontaktisik</w:t>
      </w:r>
      <w:r w:rsidRPr="0024581D">
        <w:rPr>
          <w:szCs w:val="24"/>
        </w:rPr>
        <w:t>:</w:t>
      </w:r>
      <w:r w:rsidR="00A37DBD" w:rsidRPr="0024581D">
        <w:rPr>
          <w:szCs w:val="24"/>
        </w:rPr>
        <w:t xml:space="preserve"> Kristiina Pärn</w:t>
      </w:r>
      <w:r w:rsidR="0051268C" w:rsidRPr="0024581D">
        <w:rPr>
          <w:szCs w:val="24"/>
        </w:rPr>
        <w:t>,</w:t>
      </w:r>
      <w:r w:rsidR="00A37DBD" w:rsidRPr="0024581D">
        <w:rPr>
          <w:szCs w:val="24"/>
        </w:rPr>
        <w:t xml:space="preserve"> tel</w:t>
      </w:r>
      <w:r w:rsidR="004C68E4" w:rsidRPr="0024581D">
        <w:rPr>
          <w:szCs w:val="24"/>
        </w:rPr>
        <w:t xml:space="preserve"> </w:t>
      </w:r>
      <w:r w:rsidR="00A37DBD" w:rsidRPr="0024581D">
        <w:rPr>
          <w:bCs/>
          <w:szCs w:val="24"/>
        </w:rPr>
        <w:t>55</w:t>
      </w:r>
      <w:r w:rsidR="004C68E4" w:rsidRPr="0024581D">
        <w:rPr>
          <w:bCs/>
          <w:szCs w:val="24"/>
        </w:rPr>
        <w:t>65</w:t>
      </w:r>
      <w:r w:rsidR="00A37DBD" w:rsidRPr="0024581D">
        <w:rPr>
          <w:bCs/>
          <w:szCs w:val="24"/>
        </w:rPr>
        <w:t xml:space="preserve"> 2</w:t>
      </w:r>
      <w:r w:rsidR="004C68E4" w:rsidRPr="0024581D">
        <w:rPr>
          <w:bCs/>
          <w:szCs w:val="24"/>
        </w:rPr>
        <w:t>860</w:t>
      </w:r>
    </w:p>
    <w:p w14:paraId="483E4937" w14:textId="023502B8" w:rsidR="00336867" w:rsidRPr="0024581D" w:rsidRDefault="00222D33" w:rsidP="00CB0C40">
      <w:pPr>
        <w:numPr>
          <w:ilvl w:val="1"/>
          <w:numId w:val="29"/>
        </w:numPr>
        <w:jc w:val="both"/>
        <w:rPr>
          <w:bCs/>
          <w:szCs w:val="24"/>
        </w:rPr>
      </w:pPr>
      <w:r w:rsidRPr="0024581D">
        <w:rPr>
          <w:b/>
          <w:szCs w:val="24"/>
        </w:rPr>
        <w:t>RMK Marana taimla</w:t>
      </w:r>
      <w:r w:rsidR="00F709E3" w:rsidRPr="0024581D">
        <w:rPr>
          <w:szCs w:val="24"/>
        </w:rPr>
        <w:t xml:space="preserve"> </w:t>
      </w:r>
      <w:r w:rsidR="00336867" w:rsidRPr="0024581D">
        <w:rPr>
          <w:szCs w:val="24"/>
        </w:rPr>
        <w:tab/>
      </w:r>
      <w:r w:rsidR="00336867" w:rsidRPr="0024581D">
        <w:rPr>
          <w:szCs w:val="24"/>
        </w:rPr>
        <w:tab/>
      </w:r>
      <w:r w:rsidR="00336867" w:rsidRPr="0024581D">
        <w:rPr>
          <w:szCs w:val="24"/>
        </w:rPr>
        <w:tab/>
      </w:r>
      <w:r w:rsidR="00336867" w:rsidRPr="0024581D">
        <w:rPr>
          <w:szCs w:val="24"/>
        </w:rPr>
        <w:tab/>
      </w:r>
      <w:r w:rsidR="00336867" w:rsidRPr="0024581D">
        <w:rPr>
          <w:szCs w:val="24"/>
        </w:rPr>
        <w:tab/>
      </w:r>
      <w:r w:rsidR="00336867" w:rsidRPr="0024581D">
        <w:rPr>
          <w:szCs w:val="24"/>
        </w:rPr>
        <w:tab/>
      </w:r>
      <w:r w:rsidR="00336867" w:rsidRPr="0024581D">
        <w:rPr>
          <w:szCs w:val="24"/>
        </w:rPr>
        <w:tab/>
      </w:r>
      <w:r w:rsidR="00336867" w:rsidRPr="0024581D">
        <w:rPr>
          <w:szCs w:val="24"/>
        </w:rPr>
        <w:tab/>
      </w:r>
      <w:r w:rsidR="00336867" w:rsidRPr="0024581D">
        <w:rPr>
          <w:szCs w:val="24"/>
        </w:rPr>
        <w:tab/>
      </w:r>
    </w:p>
    <w:p w14:paraId="188B9D71" w14:textId="77777777" w:rsidR="00336867" w:rsidRPr="0024581D" w:rsidRDefault="00586AE9" w:rsidP="00336867">
      <w:pPr>
        <w:numPr>
          <w:ilvl w:val="0"/>
          <w:numId w:val="19"/>
        </w:numPr>
        <w:suppressAutoHyphens/>
        <w:jc w:val="both"/>
        <w:rPr>
          <w:szCs w:val="24"/>
        </w:rPr>
      </w:pPr>
      <w:r w:rsidRPr="0024581D">
        <w:rPr>
          <w:szCs w:val="24"/>
        </w:rPr>
        <w:t>v</w:t>
      </w:r>
      <w:r w:rsidR="00F709E3" w:rsidRPr="0024581D">
        <w:rPr>
          <w:szCs w:val="24"/>
        </w:rPr>
        <w:t>ees</w:t>
      </w:r>
      <w:r w:rsidRPr="0024581D">
        <w:rPr>
          <w:szCs w:val="24"/>
        </w:rPr>
        <w:t xml:space="preserve"> </w:t>
      </w:r>
      <w:r w:rsidR="00F709E3" w:rsidRPr="0024581D">
        <w:rPr>
          <w:szCs w:val="24"/>
        </w:rPr>
        <w:t xml:space="preserve">lahustuv NPK täisväetis </w:t>
      </w:r>
      <w:r w:rsidR="00C1261E" w:rsidRPr="0024581D">
        <w:rPr>
          <w:szCs w:val="24"/>
        </w:rPr>
        <w:t>2 5</w:t>
      </w:r>
      <w:r w:rsidR="00B612E8" w:rsidRPr="0024581D">
        <w:rPr>
          <w:szCs w:val="24"/>
        </w:rPr>
        <w:t>00</w:t>
      </w:r>
      <w:r w:rsidR="0084217B" w:rsidRPr="0024581D">
        <w:rPr>
          <w:szCs w:val="24"/>
        </w:rPr>
        <w:t xml:space="preserve"> </w:t>
      </w:r>
      <w:r w:rsidR="00336867" w:rsidRPr="0024581D">
        <w:rPr>
          <w:szCs w:val="24"/>
        </w:rPr>
        <w:t>kg;</w:t>
      </w:r>
    </w:p>
    <w:p w14:paraId="3F23ACE0" w14:textId="77777777" w:rsidR="00336867" w:rsidRPr="0024581D" w:rsidRDefault="00586AE9" w:rsidP="00336867">
      <w:pPr>
        <w:numPr>
          <w:ilvl w:val="0"/>
          <w:numId w:val="19"/>
        </w:numPr>
        <w:suppressAutoHyphens/>
        <w:jc w:val="both"/>
        <w:rPr>
          <w:szCs w:val="24"/>
        </w:rPr>
      </w:pPr>
      <w:r w:rsidRPr="0024581D">
        <w:rPr>
          <w:szCs w:val="24"/>
        </w:rPr>
        <w:t>v</w:t>
      </w:r>
      <w:r w:rsidR="00F909B1" w:rsidRPr="0024581D">
        <w:rPr>
          <w:szCs w:val="24"/>
        </w:rPr>
        <w:t>ees</w:t>
      </w:r>
      <w:r w:rsidRPr="0024581D">
        <w:rPr>
          <w:szCs w:val="24"/>
        </w:rPr>
        <w:t xml:space="preserve"> </w:t>
      </w:r>
      <w:r w:rsidR="00F909B1" w:rsidRPr="0024581D">
        <w:rPr>
          <w:szCs w:val="24"/>
        </w:rPr>
        <w:t xml:space="preserve">lahustuv keskmise lämmastikusisaldusega NPK täisväetis </w:t>
      </w:r>
      <w:r w:rsidR="00CA5E16" w:rsidRPr="0024581D">
        <w:rPr>
          <w:szCs w:val="24"/>
        </w:rPr>
        <w:t xml:space="preserve">2 </w:t>
      </w:r>
      <w:r w:rsidR="00C1261E" w:rsidRPr="0024581D">
        <w:rPr>
          <w:szCs w:val="24"/>
        </w:rPr>
        <w:t>7</w:t>
      </w:r>
      <w:r w:rsidR="00CA5E16" w:rsidRPr="0024581D">
        <w:rPr>
          <w:szCs w:val="24"/>
        </w:rPr>
        <w:t>00</w:t>
      </w:r>
      <w:r w:rsidR="00336867" w:rsidRPr="0024581D">
        <w:rPr>
          <w:szCs w:val="24"/>
        </w:rPr>
        <w:t xml:space="preserve"> kg;</w:t>
      </w:r>
    </w:p>
    <w:p w14:paraId="56ABE963" w14:textId="77777777" w:rsidR="00336867" w:rsidRPr="0024581D" w:rsidRDefault="00586AE9" w:rsidP="00336867">
      <w:pPr>
        <w:numPr>
          <w:ilvl w:val="0"/>
          <w:numId w:val="19"/>
        </w:numPr>
        <w:suppressAutoHyphens/>
        <w:jc w:val="both"/>
        <w:rPr>
          <w:szCs w:val="24"/>
        </w:rPr>
      </w:pPr>
      <w:r w:rsidRPr="0024581D">
        <w:rPr>
          <w:szCs w:val="24"/>
        </w:rPr>
        <w:t>v</w:t>
      </w:r>
      <w:r w:rsidR="00F709E3" w:rsidRPr="0024581D">
        <w:rPr>
          <w:szCs w:val="24"/>
        </w:rPr>
        <w:t>ees</w:t>
      </w:r>
      <w:r w:rsidRPr="0024581D">
        <w:rPr>
          <w:szCs w:val="24"/>
        </w:rPr>
        <w:t xml:space="preserve"> </w:t>
      </w:r>
      <w:r w:rsidR="00F709E3" w:rsidRPr="0024581D">
        <w:rPr>
          <w:szCs w:val="24"/>
        </w:rPr>
        <w:t xml:space="preserve">lahustuv väiksema lämmastikusisaldusega NPK täisväetis </w:t>
      </w:r>
      <w:r w:rsidR="00B612E8" w:rsidRPr="0024581D">
        <w:rPr>
          <w:szCs w:val="24"/>
        </w:rPr>
        <w:t>1</w:t>
      </w:r>
      <w:r w:rsidR="00336867" w:rsidRPr="0024581D">
        <w:rPr>
          <w:szCs w:val="24"/>
        </w:rPr>
        <w:t xml:space="preserve"> </w:t>
      </w:r>
      <w:r w:rsidR="00C1261E" w:rsidRPr="0024581D">
        <w:rPr>
          <w:szCs w:val="24"/>
        </w:rPr>
        <w:t>8</w:t>
      </w:r>
      <w:r w:rsidR="00B612E8" w:rsidRPr="0024581D">
        <w:rPr>
          <w:szCs w:val="24"/>
        </w:rPr>
        <w:t>00</w:t>
      </w:r>
      <w:r w:rsidR="000B5103" w:rsidRPr="0024581D">
        <w:rPr>
          <w:szCs w:val="24"/>
        </w:rPr>
        <w:t xml:space="preserve"> kg; </w:t>
      </w:r>
    </w:p>
    <w:p w14:paraId="1C2556E8" w14:textId="77777777" w:rsidR="004B1964" w:rsidRPr="0024581D" w:rsidRDefault="00336867" w:rsidP="00336867">
      <w:pPr>
        <w:numPr>
          <w:ilvl w:val="0"/>
          <w:numId w:val="19"/>
        </w:numPr>
        <w:suppressAutoHyphens/>
        <w:jc w:val="both"/>
        <w:rPr>
          <w:szCs w:val="24"/>
        </w:rPr>
      </w:pPr>
      <w:bookmarkStart w:id="3" w:name="_Hlk219729098"/>
      <w:r w:rsidRPr="0024581D">
        <w:rPr>
          <w:szCs w:val="24"/>
        </w:rPr>
        <w:t>m</w:t>
      </w:r>
      <w:r w:rsidR="00F709E3" w:rsidRPr="0024581D">
        <w:rPr>
          <w:szCs w:val="24"/>
        </w:rPr>
        <w:t xml:space="preserve">onokaaliumfosfaat </w:t>
      </w:r>
      <w:r w:rsidR="008657A1" w:rsidRPr="0024581D">
        <w:rPr>
          <w:szCs w:val="24"/>
        </w:rPr>
        <w:t>5</w:t>
      </w:r>
      <w:r w:rsidR="004B1964" w:rsidRPr="0024581D">
        <w:rPr>
          <w:szCs w:val="24"/>
        </w:rPr>
        <w:t>00</w:t>
      </w:r>
      <w:r w:rsidR="00F709E3" w:rsidRPr="0024581D">
        <w:rPr>
          <w:szCs w:val="24"/>
        </w:rPr>
        <w:t xml:space="preserve"> kg</w:t>
      </w:r>
      <w:r w:rsidR="00020E5D" w:rsidRPr="0024581D">
        <w:rPr>
          <w:szCs w:val="24"/>
        </w:rPr>
        <w:t>;</w:t>
      </w:r>
    </w:p>
    <w:p w14:paraId="5F83B0E3" w14:textId="77777777" w:rsidR="00020E5D" w:rsidRPr="0024581D" w:rsidRDefault="00020E5D" w:rsidP="00020E5D">
      <w:pPr>
        <w:numPr>
          <w:ilvl w:val="0"/>
          <w:numId w:val="19"/>
        </w:numPr>
        <w:jc w:val="both"/>
        <w:rPr>
          <w:szCs w:val="24"/>
        </w:rPr>
      </w:pPr>
      <w:r w:rsidRPr="0024581D">
        <w:rPr>
          <w:szCs w:val="24"/>
        </w:rPr>
        <w:t>Kasvustimulaator 20 liitrit.</w:t>
      </w:r>
    </w:p>
    <w:p w14:paraId="5A25CD8E" w14:textId="77777777" w:rsidR="00020E5D" w:rsidRPr="0024581D" w:rsidRDefault="00020E5D" w:rsidP="00020E5D">
      <w:pPr>
        <w:suppressAutoHyphens/>
        <w:ind w:left="1040"/>
        <w:jc w:val="both"/>
        <w:rPr>
          <w:szCs w:val="24"/>
        </w:rPr>
      </w:pPr>
    </w:p>
    <w:bookmarkEnd w:id="3"/>
    <w:p w14:paraId="774B994C" w14:textId="77777777" w:rsidR="00D22E8A" w:rsidRPr="0024581D" w:rsidRDefault="0051268C" w:rsidP="00943411">
      <w:pPr>
        <w:suppressAutoHyphens/>
        <w:jc w:val="both"/>
        <w:rPr>
          <w:spacing w:val="0"/>
          <w:position w:val="0"/>
          <w:szCs w:val="24"/>
          <w:lang w:eastAsia="ar-SA"/>
        </w:rPr>
      </w:pPr>
      <w:r w:rsidRPr="0024581D">
        <w:rPr>
          <w:spacing w:val="0"/>
          <w:position w:val="0"/>
          <w:szCs w:val="24"/>
          <w:lang w:eastAsia="ar-SA"/>
        </w:rPr>
        <w:t>Aadress:</w:t>
      </w:r>
      <w:r w:rsidR="00D22E8A" w:rsidRPr="0024581D">
        <w:rPr>
          <w:spacing w:val="0"/>
          <w:position w:val="0"/>
          <w:szCs w:val="24"/>
          <w:lang w:eastAsia="ar-SA"/>
        </w:rPr>
        <w:t xml:space="preserve"> Marana küla, Saarde vald, </w:t>
      </w:r>
      <w:r w:rsidR="009C2143" w:rsidRPr="0024581D">
        <w:rPr>
          <w:spacing w:val="0"/>
          <w:position w:val="0"/>
          <w:szCs w:val="24"/>
          <w:lang w:eastAsia="ar-SA"/>
        </w:rPr>
        <w:t xml:space="preserve">86211 </w:t>
      </w:r>
      <w:r w:rsidR="00222D33" w:rsidRPr="0024581D">
        <w:rPr>
          <w:spacing w:val="0"/>
          <w:position w:val="0"/>
          <w:szCs w:val="24"/>
          <w:lang w:eastAsia="ar-SA"/>
        </w:rPr>
        <w:t>Pärnumaa,</w:t>
      </w:r>
    </w:p>
    <w:p w14:paraId="2A44FB36" w14:textId="77777777" w:rsidR="00350AE8" w:rsidRPr="0024581D" w:rsidRDefault="002833D0" w:rsidP="00943411">
      <w:pPr>
        <w:jc w:val="both"/>
        <w:rPr>
          <w:spacing w:val="0"/>
          <w:position w:val="0"/>
          <w:szCs w:val="24"/>
          <w:lang w:eastAsia="ar-SA"/>
        </w:rPr>
      </w:pPr>
      <w:r w:rsidRPr="0024581D">
        <w:rPr>
          <w:spacing w:val="0"/>
          <w:position w:val="0"/>
          <w:szCs w:val="24"/>
          <w:lang w:eastAsia="ar-SA"/>
        </w:rPr>
        <w:t>K</w:t>
      </w:r>
      <w:r w:rsidR="00D22E8A" w:rsidRPr="0024581D">
        <w:rPr>
          <w:spacing w:val="0"/>
          <w:position w:val="0"/>
          <w:szCs w:val="24"/>
          <w:lang w:eastAsia="ar-SA"/>
        </w:rPr>
        <w:t>ontaktisik</w:t>
      </w:r>
      <w:r w:rsidRPr="0024581D">
        <w:rPr>
          <w:spacing w:val="0"/>
          <w:position w:val="0"/>
          <w:szCs w:val="24"/>
          <w:lang w:eastAsia="ar-SA"/>
        </w:rPr>
        <w:t>:</w:t>
      </w:r>
      <w:r w:rsidR="00D22E8A" w:rsidRPr="0024581D">
        <w:rPr>
          <w:spacing w:val="0"/>
          <w:position w:val="0"/>
          <w:szCs w:val="24"/>
          <w:lang w:eastAsia="ar-SA"/>
        </w:rPr>
        <w:t xml:space="preserve"> Aive Vahter</w:t>
      </w:r>
      <w:r w:rsidR="0051268C" w:rsidRPr="0024581D">
        <w:rPr>
          <w:spacing w:val="0"/>
          <w:position w:val="0"/>
          <w:szCs w:val="24"/>
          <w:lang w:eastAsia="ar-SA"/>
        </w:rPr>
        <w:t>,</w:t>
      </w:r>
      <w:r w:rsidR="00D22E8A" w:rsidRPr="0024581D">
        <w:rPr>
          <w:spacing w:val="0"/>
          <w:position w:val="0"/>
          <w:szCs w:val="24"/>
          <w:lang w:eastAsia="ar-SA"/>
        </w:rPr>
        <w:t xml:space="preserve"> </w:t>
      </w:r>
      <w:r w:rsidR="00A3396B" w:rsidRPr="0024581D">
        <w:rPr>
          <w:spacing w:val="0"/>
          <w:position w:val="0"/>
          <w:szCs w:val="24"/>
          <w:lang w:eastAsia="ar-SA"/>
        </w:rPr>
        <w:t xml:space="preserve">tel </w:t>
      </w:r>
      <w:r w:rsidR="00D22E8A" w:rsidRPr="0024581D">
        <w:rPr>
          <w:spacing w:val="0"/>
          <w:position w:val="0"/>
          <w:szCs w:val="24"/>
          <w:lang w:eastAsia="ar-SA"/>
        </w:rPr>
        <w:t>5625</w:t>
      </w:r>
      <w:r w:rsidR="00A37DBD" w:rsidRPr="0024581D">
        <w:rPr>
          <w:spacing w:val="0"/>
          <w:position w:val="0"/>
          <w:szCs w:val="24"/>
          <w:lang w:eastAsia="ar-SA"/>
        </w:rPr>
        <w:t xml:space="preserve"> </w:t>
      </w:r>
      <w:r w:rsidR="00D22E8A" w:rsidRPr="0024581D">
        <w:rPr>
          <w:spacing w:val="0"/>
          <w:position w:val="0"/>
          <w:szCs w:val="24"/>
          <w:lang w:eastAsia="ar-SA"/>
        </w:rPr>
        <w:t>3065</w:t>
      </w:r>
    </w:p>
    <w:bookmarkEnd w:id="0"/>
    <w:p w14:paraId="3366112C" w14:textId="77777777" w:rsidR="00CE3729" w:rsidRPr="00CE3729" w:rsidRDefault="00CE3729">
      <w:pPr>
        <w:jc w:val="both"/>
        <w:rPr>
          <w:sz w:val="22"/>
          <w:szCs w:val="22"/>
        </w:rPr>
      </w:pPr>
    </w:p>
    <w:sectPr w:rsidR="00CE3729" w:rsidRPr="00CE3729" w:rsidSect="002A460A">
      <w:footerReference w:type="default" r:id="rId7"/>
      <w:headerReference w:type="first" r:id="rId8"/>
      <w:footerReference w:type="first" r:id="rId9"/>
      <w:type w:val="continuous"/>
      <w:pgSz w:w="11906" w:h="16838" w:code="9"/>
      <w:pgMar w:top="1440" w:right="1440" w:bottom="1440" w:left="1440" w:header="454" w:footer="56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CF865" w14:textId="77777777" w:rsidR="00BC7FBF" w:rsidRDefault="00BC7FBF">
      <w:r>
        <w:separator/>
      </w:r>
    </w:p>
  </w:endnote>
  <w:endnote w:type="continuationSeparator" w:id="0">
    <w:p w14:paraId="7134964D" w14:textId="77777777" w:rsidR="00BC7FBF" w:rsidRDefault="00BC7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B09E6" w14:textId="77777777" w:rsidR="000B025E" w:rsidRDefault="000B025E">
    <w:pPr>
      <w:jc w:val="center"/>
      <w:rPr>
        <w:spacing w:val="0"/>
        <w:position w:val="0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D4B47" w14:textId="77777777" w:rsidR="000B025E" w:rsidRDefault="000B025E">
    <w:pPr>
      <w:tabs>
        <w:tab w:val="left" w:pos="2552"/>
        <w:tab w:val="left" w:pos="56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70A44" w14:textId="77777777" w:rsidR="00BC7FBF" w:rsidRDefault="00BC7FBF">
      <w:r>
        <w:separator/>
      </w:r>
    </w:p>
  </w:footnote>
  <w:footnote w:type="continuationSeparator" w:id="0">
    <w:p w14:paraId="4CB86FC3" w14:textId="77777777" w:rsidR="00BC7FBF" w:rsidRDefault="00BC7F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ACEAB" w14:textId="77777777" w:rsidR="000B025E" w:rsidRDefault="000B025E">
    <w:pPr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55AC"/>
    <w:multiLevelType w:val="multilevel"/>
    <w:tmpl w:val="1204789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" w15:restartNumberingAfterBreak="0">
    <w:nsid w:val="020944DC"/>
    <w:multiLevelType w:val="multilevel"/>
    <w:tmpl w:val="BD945E1E"/>
    <w:lvl w:ilvl="0">
      <w:start w:val="1"/>
      <w:numFmt w:val="decimal"/>
      <w:pStyle w:val="Numbering"/>
      <w:lvlText w:val="%1."/>
      <w:lvlJc w:val="right"/>
      <w:pPr>
        <w:tabs>
          <w:tab w:val="num" w:pos="340"/>
        </w:tabs>
        <w:ind w:left="340" w:hanging="56"/>
      </w:pPr>
    </w:lvl>
    <w:lvl w:ilvl="1">
      <w:start w:val="1"/>
      <w:numFmt w:val="decimal"/>
      <w:lvlText w:val="%1.%2."/>
      <w:lvlJc w:val="right"/>
      <w:pPr>
        <w:tabs>
          <w:tab w:val="num" w:pos="851"/>
        </w:tabs>
        <w:ind w:left="851" w:hanging="57"/>
      </w:pPr>
    </w:lvl>
    <w:lvl w:ilvl="2">
      <w:start w:val="1"/>
      <w:numFmt w:val="decimal"/>
      <w:lvlText w:val="%1.%2.%3."/>
      <w:lvlJc w:val="right"/>
      <w:pPr>
        <w:tabs>
          <w:tab w:val="num" w:pos="1531"/>
        </w:tabs>
        <w:ind w:left="1531" w:hanging="57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AA87439"/>
    <w:multiLevelType w:val="hybridMultilevel"/>
    <w:tmpl w:val="FEACB712"/>
    <w:lvl w:ilvl="0" w:tplc="042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2F443C"/>
    <w:multiLevelType w:val="hybridMultilevel"/>
    <w:tmpl w:val="DAEE9E12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762C5"/>
    <w:multiLevelType w:val="hybridMultilevel"/>
    <w:tmpl w:val="3F2C0BCE"/>
    <w:lvl w:ilvl="0" w:tplc="098ED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BF55ED"/>
    <w:multiLevelType w:val="hybridMultilevel"/>
    <w:tmpl w:val="012A174A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87BC6"/>
    <w:multiLevelType w:val="hybridMultilevel"/>
    <w:tmpl w:val="777C61C4"/>
    <w:lvl w:ilvl="0" w:tplc="3EACC15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61FF8"/>
    <w:multiLevelType w:val="hybridMultilevel"/>
    <w:tmpl w:val="5AC47C0A"/>
    <w:lvl w:ilvl="0" w:tplc="042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67A07BD"/>
    <w:multiLevelType w:val="hybridMultilevel"/>
    <w:tmpl w:val="3EF6D458"/>
    <w:lvl w:ilvl="0" w:tplc="042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4304C5"/>
    <w:multiLevelType w:val="hybridMultilevel"/>
    <w:tmpl w:val="44BA1548"/>
    <w:lvl w:ilvl="0" w:tplc="042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E71737C"/>
    <w:multiLevelType w:val="hybridMultilevel"/>
    <w:tmpl w:val="46AA4E3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A62056"/>
    <w:multiLevelType w:val="hybridMultilevel"/>
    <w:tmpl w:val="651EC1A4"/>
    <w:lvl w:ilvl="0" w:tplc="0425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2" w15:restartNumberingAfterBreak="0">
    <w:nsid w:val="32A356A8"/>
    <w:multiLevelType w:val="hybridMultilevel"/>
    <w:tmpl w:val="704ECE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ABC7379"/>
    <w:multiLevelType w:val="hybridMultilevel"/>
    <w:tmpl w:val="5C70A4DC"/>
    <w:lvl w:ilvl="0" w:tplc="042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C9B3B12"/>
    <w:multiLevelType w:val="hybridMultilevel"/>
    <w:tmpl w:val="B6C08188"/>
    <w:lvl w:ilvl="0" w:tplc="0425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5" w15:restartNumberingAfterBreak="0">
    <w:nsid w:val="4074540C"/>
    <w:multiLevelType w:val="hybridMultilevel"/>
    <w:tmpl w:val="3A02CB22"/>
    <w:lvl w:ilvl="0" w:tplc="0425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6" w15:restartNumberingAfterBreak="0">
    <w:nsid w:val="414006F5"/>
    <w:multiLevelType w:val="hybridMultilevel"/>
    <w:tmpl w:val="35206466"/>
    <w:lvl w:ilvl="0" w:tplc="042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41D3F2A"/>
    <w:multiLevelType w:val="singleLevel"/>
    <w:tmpl w:val="037CE922"/>
    <w:lvl w:ilvl="0">
      <w:start w:val="1"/>
      <w:numFmt w:val="bullet"/>
      <w:pStyle w:val="Bulleting"/>
      <w:lvlText w:val="•"/>
      <w:lvlJc w:val="left"/>
      <w:pPr>
        <w:tabs>
          <w:tab w:val="num" w:pos="360"/>
        </w:tabs>
        <w:ind w:left="227" w:hanging="227"/>
      </w:pPr>
      <w:rPr>
        <w:rFonts w:ascii="Times New Roman" w:hAnsi="Times New Roman" w:hint="default"/>
      </w:rPr>
    </w:lvl>
  </w:abstractNum>
  <w:abstractNum w:abstractNumId="18" w15:restartNumberingAfterBreak="0">
    <w:nsid w:val="52990863"/>
    <w:multiLevelType w:val="multilevel"/>
    <w:tmpl w:val="C9A6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9B62D2"/>
    <w:multiLevelType w:val="hybridMultilevel"/>
    <w:tmpl w:val="2DEAE1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970AF9"/>
    <w:multiLevelType w:val="hybridMultilevel"/>
    <w:tmpl w:val="F21470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BB5693A"/>
    <w:multiLevelType w:val="hybridMultilevel"/>
    <w:tmpl w:val="5B6CB17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2B08FD"/>
    <w:multiLevelType w:val="hybridMultilevel"/>
    <w:tmpl w:val="FFEC8456"/>
    <w:lvl w:ilvl="0" w:tplc="0425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3" w15:restartNumberingAfterBreak="0">
    <w:nsid w:val="64A25B9E"/>
    <w:multiLevelType w:val="multilevel"/>
    <w:tmpl w:val="18CED91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" w:firstLine="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6FE861D5"/>
    <w:multiLevelType w:val="hybridMultilevel"/>
    <w:tmpl w:val="F9F48C00"/>
    <w:lvl w:ilvl="0" w:tplc="042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5905575"/>
    <w:multiLevelType w:val="hybridMultilevel"/>
    <w:tmpl w:val="5896C5D6"/>
    <w:lvl w:ilvl="0" w:tplc="DA8CE2B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u w:val="single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687DF7"/>
    <w:multiLevelType w:val="hybridMultilevel"/>
    <w:tmpl w:val="7B6EC698"/>
    <w:lvl w:ilvl="0" w:tplc="042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8912EA0"/>
    <w:multiLevelType w:val="hybridMultilevel"/>
    <w:tmpl w:val="AE2C6B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AEB6E76"/>
    <w:multiLevelType w:val="hybridMultilevel"/>
    <w:tmpl w:val="04D6F3F0"/>
    <w:lvl w:ilvl="0" w:tplc="042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93235439">
    <w:abstractNumId w:val="1"/>
  </w:num>
  <w:num w:numId="2" w16cid:durableId="395205128">
    <w:abstractNumId w:val="17"/>
  </w:num>
  <w:num w:numId="3" w16cid:durableId="941491009">
    <w:abstractNumId w:val="19"/>
  </w:num>
  <w:num w:numId="4" w16cid:durableId="337074351">
    <w:abstractNumId w:val="20"/>
  </w:num>
  <w:num w:numId="5" w16cid:durableId="1851219709">
    <w:abstractNumId w:val="4"/>
  </w:num>
  <w:num w:numId="6" w16cid:durableId="1588153370">
    <w:abstractNumId w:val="12"/>
  </w:num>
  <w:num w:numId="7" w16cid:durableId="1160731300">
    <w:abstractNumId w:val="18"/>
  </w:num>
  <w:num w:numId="8" w16cid:durableId="308825591">
    <w:abstractNumId w:val="27"/>
  </w:num>
  <w:num w:numId="9" w16cid:durableId="1295866630">
    <w:abstractNumId w:val="10"/>
  </w:num>
  <w:num w:numId="10" w16cid:durableId="1270163822">
    <w:abstractNumId w:val="5"/>
  </w:num>
  <w:num w:numId="11" w16cid:durableId="554392143">
    <w:abstractNumId w:val="23"/>
  </w:num>
  <w:num w:numId="12" w16cid:durableId="1343507840">
    <w:abstractNumId w:val="25"/>
  </w:num>
  <w:num w:numId="13" w16cid:durableId="2039968498">
    <w:abstractNumId w:val="6"/>
  </w:num>
  <w:num w:numId="14" w16cid:durableId="1943339636">
    <w:abstractNumId w:val="21"/>
  </w:num>
  <w:num w:numId="15" w16cid:durableId="1347438505">
    <w:abstractNumId w:val="2"/>
  </w:num>
  <w:num w:numId="16" w16cid:durableId="1489904366">
    <w:abstractNumId w:val="16"/>
  </w:num>
  <w:num w:numId="17" w16cid:durableId="1166361072">
    <w:abstractNumId w:val="3"/>
  </w:num>
  <w:num w:numId="18" w16cid:durableId="1129129799">
    <w:abstractNumId w:val="26"/>
  </w:num>
  <w:num w:numId="19" w16cid:durableId="1987975195">
    <w:abstractNumId w:val="11"/>
  </w:num>
  <w:num w:numId="20" w16cid:durableId="1725251132">
    <w:abstractNumId w:val="9"/>
  </w:num>
  <w:num w:numId="21" w16cid:durableId="984434020">
    <w:abstractNumId w:val="22"/>
  </w:num>
  <w:num w:numId="22" w16cid:durableId="1427387560">
    <w:abstractNumId w:val="8"/>
  </w:num>
  <w:num w:numId="23" w16cid:durableId="1202017344">
    <w:abstractNumId w:val="24"/>
  </w:num>
  <w:num w:numId="24" w16cid:durableId="1965572774">
    <w:abstractNumId w:val="15"/>
  </w:num>
  <w:num w:numId="25" w16cid:durableId="187987712">
    <w:abstractNumId w:val="14"/>
  </w:num>
  <w:num w:numId="26" w16cid:durableId="460072536">
    <w:abstractNumId w:val="28"/>
  </w:num>
  <w:num w:numId="27" w16cid:durableId="628781838">
    <w:abstractNumId w:val="13"/>
  </w:num>
  <w:num w:numId="28" w16cid:durableId="824665643">
    <w:abstractNumId w:val="7"/>
  </w:num>
  <w:num w:numId="29" w16cid:durableId="1683042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68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57093"/>
    <w:rsid w:val="000016F4"/>
    <w:rsid w:val="000026D3"/>
    <w:rsid w:val="000033F7"/>
    <w:rsid w:val="00020E5D"/>
    <w:rsid w:val="00026070"/>
    <w:rsid w:val="00026823"/>
    <w:rsid w:val="00031F7C"/>
    <w:rsid w:val="000324F6"/>
    <w:rsid w:val="00036A11"/>
    <w:rsid w:val="0003749E"/>
    <w:rsid w:val="00040A3E"/>
    <w:rsid w:val="00051802"/>
    <w:rsid w:val="000554CF"/>
    <w:rsid w:val="0005687E"/>
    <w:rsid w:val="0007154C"/>
    <w:rsid w:val="00073096"/>
    <w:rsid w:val="00082883"/>
    <w:rsid w:val="0008333E"/>
    <w:rsid w:val="00093B1E"/>
    <w:rsid w:val="000A3E79"/>
    <w:rsid w:val="000B025E"/>
    <w:rsid w:val="000B452A"/>
    <w:rsid w:val="000B4D4C"/>
    <w:rsid w:val="000B5103"/>
    <w:rsid w:val="000E13B1"/>
    <w:rsid w:val="000E2AF1"/>
    <w:rsid w:val="000E2CFE"/>
    <w:rsid w:val="000F24E8"/>
    <w:rsid w:val="00101668"/>
    <w:rsid w:val="00105F40"/>
    <w:rsid w:val="0011042B"/>
    <w:rsid w:val="001146EF"/>
    <w:rsid w:val="00114723"/>
    <w:rsid w:val="0011514A"/>
    <w:rsid w:val="001224F4"/>
    <w:rsid w:val="00135434"/>
    <w:rsid w:val="00156254"/>
    <w:rsid w:val="00166212"/>
    <w:rsid w:val="001932C8"/>
    <w:rsid w:val="0019581A"/>
    <w:rsid w:val="001A0487"/>
    <w:rsid w:val="001A227F"/>
    <w:rsid w:val="001A43D0"/>
    <w:rsid w:val="001A4FFB"/>
    <w:rsid w:val="001A657B"/>
    <w:rsid w:val="001B168D"/>
    <w:rsid w:val="001B42D9"/>
    <w:rsid w:val="001B548A"/>
    <w:rsid w:val="001C254E"/>
    <w:rsid w:val="001C5174"/>
    <w:rsid w:val="001D0020"/>
    <w:rsid w:val="001D3A8C"/>
    <w:rsid w:val="001D4F8C"/>
    <w:rsid w:val="001E6CFC"/>
    <w:rsid w:val="001F4D68"/>
    <w:rsid w:val="001F58D9"/>
    <w:rsid w:val="001F7651"/>
    <w:rsid w:val="002057F0"/>
    <w:rsid w:val="00210AD4"/>
    <w:rsid w:val="00210C5A"/>
    <w:rsid w:val="00214458"/>
    <w:rsid w:val="00216F75"/>
    <w:rsid w:val="002201C7"/>
    <w:rsid w:val="00222D33"/>
    <w:rsid w:val="00235D75"/>
    <w:rsid w:val="00237BE4"/>
    <w:rsid w:val="0024227F"/>
    <w:rsid w:val="0024581D"/>
    <w:rsid w:val="0025146E"/>
    <w:rsid w:val="00253C51"/>
    <w:rsid w:val="00270A4F"/>
    <w:rsid w:val="002833D0"/>
    <w:rsid w:val="002834C0"/>
    <w:rsid w:val="00295881"/>
    <w:rsid w:val="002A460A"/>
    <w:rsid w:val="002B6507"/>
    <w:rsid w:val="002D4379"/>
    <w:rsid w:val="002D6622"/>
    <w:rsid w:val="002D783F"/>
    <w:rsid w:val="00304206"/>
    <w:rsid w:val="003055AE"/>
    <w:rsid w:val="00314116"/>
    <w:rsid w:val="003232E8"/>
    <w:rsid w:val="0033244B"/>
    <w:rsid w:val="00335168"/>
    <w:rsid w:val="00336867"/>
    <w:rsid w:val="00341642"/>
    <w:rsid w:val="00341BAA"/>
    <w:rsid w:val="00350AE8"/>
    <w:rsid w:val="0035457E"/>
    <w:rsid w:val="00355CDD"/>
    <w:rsid w:val="00356F94"/>
    <w:rsid w:val="003625B6"/>
    <w:rsid w:val="00366C9D"/>
    <w:rsid w:val="00371359"/>
    <w:rsid w:val="003769FF"/>
    <w:rsid w:val="0039201C"/>
    <w:rsid w:val="003939A5"/>
    <w:rsid w:val="00393E2C"/>
    <w:rsid w:val="003958E5"/>
    <w:rsid w:val="00396D3B"/>
    <w:rsid w:val="003A1703"/>
    <w:rsid w:val="003C72A7"/>
    <w:rsid w:val="003C7CED"/>
    <w:rsid w:val="003D3149"/>
    <w:rsid w:val="003D4FA6"/>
    <w:rsid w:val="003E3341"/>
    <w:rsid w:val="003E5578"/>
    <w:rsid w:val="003F017B"/>
    <w:rsid w:val="003F256B"/>
    <w:rsid w:val="0042017C"/>
    <w:rsid w:val="0042736E"/>
    <w:rsid w:val="00433CA6"/>
    <w:rsid w:val="0044791E"/>
    <w:rsid w:val="00467370"/>
    <w:rsid w:val="004679C0"/>
    <w:rsid w:val="00467E49"/>
    <w:rsid w:val="0047151F"/>
    <w:rsid w:val="00472AF6"/>
    <w:rsid w:val="004A0DCC"/>
    <w:rsid w:val="004B0FDD"/>
    <w:rsid w:val="004B1964"/>
    <w:rsid w:val="004C412A"/>
    <w:rsid w:val="004C4524"/>
    <w:rsid w:val="004C68E4"/>
    <w:rsid w:val="004D1F08"/>
    <w:rsid w:val="004D637F"/>
    <w:rsid w:val="004E098A"/>
    <w:rsid w:val="004E7C91"/>
    <w:rsid w:val="004F0A1B"/>
    <w:rsid w:val="004F2437"/>
    <w:rsid w:val="005012ED"/>
    <w:rsid w:val="0051268C"/>
    <w:rsid w:val="005214A1"/>
    <w:rsid w:val="005376D1"/>
    <w:rsid w:val="00544AFF"/>
    <w:rsid w:val="00565E30"/>
    <w:rsid w:val="00575C77"/>
    <w:rsid w:val="00580CED"/>
    <w:rsid w:val="00586AE9"/>
    <w:rsid w:val="005A3E3A"/>
    <w:rsid w:val="005A3F84"/>
    <w:rsid w:val="005A5A6A"/>
    <w:rsid w:val="005B53FC"/>
    <w:rsid w:val="005B758B"/>
    <w:rsid w:val="005C7B98"/>
    <w:rsid w:val="005D4AA7"/>
    <w:rsid w:val="005E2BB3"/>
    <w:rsid w:val="005F4886"/>
    <w:rsid w:val="005F72AB"/>
    <w:rsid w:val="00605101"/>
    <w:rsid w:val="006172BD"/>
    <w:rsid w:val="006229FC"/>
    <w:rsid w:val="006355D7"/>
    <w:rsid w:val="00636DD4"/>
    <w:rsid w:val="00644F02"/>
    <w:rsid w:val="00653DB8"/>
    <w:rsid w:val="00680585"/>
    <w:rsid w:val="006912B2"/>
    <w:rsid w:val="0069492D"/>
    <w:rsid w:val="006B4719"/>
    <w:rsid w:val="006B576A"/>
    <w:rsid w:val="006D3FC4"/>
    <w:rsid w:val="006D4002"/>
    <w:rsid w:val="006D6F70"/>
    <w:rsid w:val="006E3686"/>
    <w:rsid w:val="006F5EC9"/>
    <w:rsid w:val="0071403D"/>
    <w:rsid w:val="00717BE7"/>
    <w:rsid w:val="007244B2"/>
    <w:rsid w:val="00731FB3"/>
    <w:rsid w:val="00732FB8"/>
    <w:rsid w:val="00735A82"/>
    <w:rsid w:val="00740BFC"/>
    <w:rsid w:val="007457E2"/>
    <w:rsid w:val="00760555"/>
    <w:rsid w:val="007666C1"/>
    <w:rsid w:val="00767E95"/>
    <w:rsid w:val="00767F95"/>
    <w:rsid w:val="00791FC9"/>
    <w:rsid w:val="00794E09"/>
    <w:rsid w:val="007A3A02"/>
    <w:rsid w:val="007C0C25"/>
    <w:rsid w:val="007C6F95"/>
    <w:rsid w:val="007F12D5"/>
    <w:rsid w:val="007F45D5"/>
    <w:rsid w:val="00811C3F"/>
    <w:rsid w:val="00817048"/>
    <w:rsid w:val="00827D91"/>
    <w:rsid w:val="0084217B"/>
    <w:rsid w:val="0084737C"/>
    <w:rsid w:val="00852562"/>
    <w:rsid w:val="008540F0"/>
    <w:rsid w:val="00860776"/>
    <w:rsid w:val="00860B37"/>
    <w:rsid w:val="0086306A"/>
    <w:rsid w:val="008657A1"/>
    <w:rsid w:val="00865988"/>
    <w:rsid w:val="00875E4C"/>
    <w:rsid w:val="008812B4"/>
    <w:rsid w:val="008861FC"/>
    <w:rsid w:val="0088776A"/>
    <w:rsid w:val="008A0B38"/>
    <w:rsid w:val="008A30BC"/>
    <w:rsid w:val="008A3E1E"/>
    <w:rsid w:val="008B43E8"/>
    <w:rsid w:val="008B587E"/>
    <w:rsid w:val="008C0C76"/>
    <w:rsid w:val="008D0C6F"/>
    <w:rsid w:val="008E504C"/>
    <w:rsid w:val="008F7788"/>
    <w:rsid w:val="00903A9C"/>
    <w:rsid w:val="0091376B"/>
    <w:rsid w:val="009158FD"/>
    <w:rsid w:val="00921CE9"/>
    <w:rsid w:val="00932765"/>
    <w:rsid w:val="00935B47"/>
    <w:rsid w:val="00935CE4"/>
    <w:rsid w:val="009413C0"/>
    <w:rsid w:val="00943411"/>
    <w:rsid w:val="009455A8"/>
    <w:rsid w:val="00947EAB"/>
    <w:rsid w:val="009518DD"/>
    <w:rsid w:val="00954710"/>
    <w:rsid w:val="00967081"/>
    <w:rsid w:val="0097369C"/>
    <w:rsid w:val="00974606"/>
    <w:rsid w:val="00987CD7"/>
    <w:rsid w:val="00990B23"/>
    <w:rsid w:val="009970D3"/>
    <w:rsid w:val="009A3E15"/>
    <w:rsid w:val="009C2143"/>
    <w:rsid w:val="009D1C01"/>
    <w:rsid w:val="009D3D4D"/>
    <w:rsid w:val="009F1560"/>
    <w:rsid w:val="00A01ABE"/>
    <w:rsid w:val="00A039B7"/>
    <w:rsid w:val="00A15FC3"/>
    <w:rsid w:val="00A3396B"/>
    <w:rsid w:val="00A37DBD"/>
    <w:rsid w:val="00A40D20"/>
    <w:rsid w:val="00A44999"/>
    <w:rsid w:val="00A5310B"/>
    <w:rsid w:val="00A53A3B"/>
    <w:rsid w:val="00A56490"/>
    <w:rsid w:val="00A61C91"/>
    <w:rsid w:val="00A63D5F"/>
    <w:rsid w:val="00A676D5"/>
    <w:rsid w:val="00A7145E"/>
    <w:rsid w:val="00A861E8"/>
    <w:rsid w:val="00A877D9"/>
    <w:rsid w:val="00A905BF"/>
    <w:rsid w:val="00A960AE"/>
    <w:rsid w:val="00A9763C"/>
    <w:rsid w:val="00AA1BA7"/>
    <w:rsid w:val="00AB12D5"/>
    <w:rsid w:val="00AB4420"/>
    <w:rsid w:val="00AB5057"/>
    <w:rsid w:val="00AB5433"/>
    <w:rsid w:val="00AB616F"/>
    <w:rsid w:val="00AC0632"/>
    <w:rsid w:val="00AD5EEC"/>
    <w:rsid w:val="00AE6B59"/>
    <w:rsid w:val="00B05467"/>
    <w:rsid w:val="00B13E56"/>
    <w:rsid w:val="00B15F28"/>
    <w:rsid w:val="00B25709"/>
    <w:rsid w:val="00B31534"/>
    <w:rsid w:val="00B57EE9"/>
    <w:rsid w:val="00B606E3"/>
    <w:rsid w:val="00B612E8"/>
    <w:rsid w:val="00B64B1C"/>
    <w:rsid w:val="00B67782"/>
    <w:rsid w:val="00B7217A"/>
    <w:rsid w:val="00B91A3C"/>
    <w:rsid w:val="00BA02F4"/>
    <w:rsid w:val="00BA33DA"/>
    <w:rsid w:val="00BC0D05"/>
    <w:rsid w:val="00BC0E09"/>
    <w:rsid w:val="00BC14AC"/>
    <w:rsid w:val="00BC35FA"/>
    <w:rsid w:val="00BC48FF"/>
    <w:rsid w:val="00BC7BAE"/>
    <w:rsid w:val="00BC7FBF"/>
    <w:rsid w:val="00BE021B"/>
    <w:rsid w:val="00BE1682"/>
    <w:rsid w:val="00BF1C18"/>
    <w:rsid w:val="00C04CEB"/>
    <w:rsid w:val="00C1261E"/>
    <w:rsid w:val="00C179B0"/>
    <w:rsid w:val="00C36C61"/>
    <w:rsid w:val="00C43BF9"/>
    <w:rsid w:val="00C51009"/>
    <w:rsid w:val="00C7547A"/>
    <w:rsid w:val="00C8248B"/>
    <w:rsid w:val="00C827B1"/>
    <w:rsid w:val="00C90F42"/>
    <w:rsid w:val="00CA5E16"/>
    <w:rsid w:val="00CB0C40"/>
    <w:rsid w:val="00CB2E0C"/>
    <w:rsid w:val="00CC7747"/>
    <w:rsid w:val="00CD5EB5"/>
    <w:rsid w:val="00CD6B80"/>
    <w:rsid w:val="00CE3729"/>
    <w:rsid w:val="00CE554D"/>
    <w:rsid w:val="00CF4058"/>
    <w:rsid w:val="00D03208"/>
    <w:rsid w:val="00D06504"/>
    <w:rsid w:val="00D1115A"/>
    <w:rsid w:val="00D16ED5"/>
    <w:rsid w:val="00D22E8A"/>
    <w:rsid w:val="00D254B9"/>
    <w:rsid w:val="00D30276"/>
    <w:rsid w:val="00D31ED3"/>
    <w:rsid w:val="00D33935"/>
    <w:rsid w:val="00D4068D"/>
    <w:rsid w:val="00D43651"/>
    <w:rsid w:val="00D6552A"/>
    <w:rsid w:val="00D76591"/>
    <w:rsid w:val="00D81D27"/>
    <w:rsid w:val="00D87264"/>
    <w:rsid w:val="00D91457"/>
    <w:rsid w:val="00DA3FF9"/>
    <w:rsid w:val="00DA6C79"/>
    <w:rsid w:val="00DB3A00"/>
    <w:rsid w:val="00DB53DA"/>
    <w:rsid w:val="00DB7826"/>
    <w:rsid w:val="00DC3FB2"/>
    <w:rsid w:val="00E06F86"/>
    <w:rsid w:val="00E10CD2"/>
    <w:rsid w:val="00E11276"/>
    <w:rsid w:val="00E12DB4"/>
    <w:rsid w:val="00E13C51"/>
    <w:rsid w:val="00E20DB9"/>
    <w:rsid w:val="00E34423"/>
    <w:rsid w:val="00E37C87"/>
    <w:rsid w:val="00E41396"/>
    <w:rsid w:val="00E432F6"/>
    <w:rsid w:val="00E43B0A"/>
    <w:rsid w:val="00E51A6A"/>
    <w:rsid w:val="00E549D4"/>
    <w:rsid w:val="00E57C12"/>
    <w:rsid w:val="00E6260A"/>
    <w:rsid w:val="00E6274C"/>
    <w:rsid w:val="00E977B7"/>
    <w:rsid w:val="00EA6F8F"/>
    <w:rsid w:val="00EB5A11"/>
    <w:rsid w:val="00EC27E7"/>
    <w:rsid w:val="00ED5D22"/>
    <w:rsid w:val="00EE6B74"/>
    <w:rsid w:val="00EE7689"/>
    <w:rsid w:val="00F16BF6"/>
    <w:rsid w:val="00F175F8"/>
    <w:rsid w:val="00F30BCB"/>
    <w:rsid w:val="00F34CC5"/>
    <w:rsid w:val="00F36C56"/>
    <w:rsid w:val="00F44A0A"/>
    <w:rsid w:val="00F57093"/>
    <w:rsid w:val="00F60F6A"/>
    <w:rsid w:val="00F641CB"/>
    <w:rsid w:val="00F709E3"/>
    <w:rsid w:val="00F71C19"/>
    <w:rsid w:val="00F72D39"/>
    <w:rsid w:val="00F7583E"/>
    <w:rsid w:val="00F90964"/>
    <w:rsid w:val="00F909B1"/>
    <w:rsid w:val="00F91EAB"/>
    <w:rsid w:val="00F95123"/>
    <w:rsid w:val="00FA3D29"/>
    <w:rsid w:val="00FC0EC9"/>
    <w:rsid w:val="00FD12B1"/>
    <w:rsid w:val="00FD61DA"/>
    <w:rsid w:val="00FE1F0D"/>
    <w:rsid w:val="00FE1FC2"/>
    <w:rsid w:val="00FE358F"/>
    <w:rsid w:val="00FF3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2BA349"/>
  <w15:chartTrackingRefBased/>
  <w15:docId w15:val="{F3CDFBF6-83B1-406E-8B8A-9637325FC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laad">
    <w:name w:val="Normal"/>
    <w:qFormat/>
    <w:rsid w:val="00586AE9"/>
    <w:rPr>
      <w:spacing w:val="2"/>
      <w:position w:val="6"/>
      <w:sz w:val="24"/>
      <w:lang w:eastAsia="en-US"/>
    </w:rPr>
  </w:style>
  <w:style w:type="paragraph" w:styleId="Pealkiri1">
    <w:name w:val="heading 1"/>
    <w:basedOn w:val="Normaallaad"/>
    <w:next w:val="Normaallaad"/>
    <w:qFormat/>
    <w:pPr>
      <w:keepNext/>
      <w:outlineLvl w:val="0"/>
    </w:pPr>
    <w:rPr>
      <w:b/>
      <w:kern w:val="28"/>
    </w:rPr>
  </w:style>
  <w:style w:type="paragraph" w:styleId="Pealkiri2">
    <w:name w:val="heading 2"/>
    <w:aliases w:val="(sama)"/>
    <w:basedOn w:val="Normaallaad"/>
    <w:next w:val="Normaallaad"/>
    <w:qFormat/>
    <w:pPr>
      <w:keepNext/>
      <w:outlineLvl w:val="1"/>
    </w:pPr>
    <w:rPr>
      <w:b/>
    </w:rPr>
  </w:style>
  <w:style w:type="paragraph" w:styleId="Pealkiri3">
    <w:name w:val="heading 3"/>
    <w:aliases w:val="( sama)"/>
    <w:basedOn w:val="Normaallaad"/>
    <w:next w:val="Normaallaad"/>
    <w:qFormat/>
    <w:pPr>
      <w:keepNext/>
      <w:outlineLvl w:val="2"/>
    </w:pPr>
    <w:rPr>
      <w:b/>
    </w:rPr>
  </w:style>
  <w:style w:type="paragraph" w:styleId="Pealkiri4">
    <w:name w:val="heading 4"/>
    <w:basedOn w:val="Normaallaad"/>
    <w:next w:val="Normaallaad"/>
    <w:qFormat/>
    <w:pPr>
      <w:keepNext/>
      <w:outlineLvl w:val="3"/>
    </w:pPr>
    <w:rPr>
      <w:u w:val="singl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pPr>
      <w:jc w:val="center"/>
    </w:pPr>
    <w:rPr>
      <w:spacing w:val="0"/>
      <w:position w:val="0"/>
      <w:sz w:val="20"/>
    </w:rPr>
  </w:style>
  <w:style w:type="paragraph" w:customStyle="1" w:styleId="Numbering">
    <w:name w:val="Numbering"/>
    <w:basedOn w:val="Normaallaad"/>
    <w:pPr>
      <w:numPr>
        <w:numId w:val="1"/>
      </w:numPr>
    </w:pPr>
  </w:style>
  <w:style w:type="paragraph" w:customStyle="1" w:styleId="Bulleting">
    <w:name w:val="Bulleting."/>
    <w:basedOn w:val="Normaallaad"/>
    <w:pPr>
      <w:numPr>
        <w:numId w:val="2"/>
      </w:numPr>
      <w:tabs>
        <w:tab w:val="clear" w:pos="360"/>
      </w:tabs>
    </w:pPr>
  </w:style>
  <w:style w:type="paragraph" w:styleId="Jalus">
    <w:name w:val="footer"/>
    <w:basedOn w:val="Normaallaad"/>
    <w:rPr>
      <w:spacing w:val="0"/>
      <w:position w:val="0"/>
      <w:sz w:val="20"/>
    </w:rPr>
  </w:style>
  <w:style w:type="paragraph" w:styleId="Kehatekst">
    <w:name w:val="Body Text"/>
    <w:basedOn w:val="Normaallaad"/>
    <w:pPr>
      <w:jc w:val="both"/>
    </w:pPr>
    <w:rPr>
      <w:spacing w:val="0"/>
      <w:position w:val="0"/>
      <w:szCs w:val="24"/>
    </w:rPr>
  </w:style>
  <w:style w:type="character" w:styleId="Hperlink">
    <w:name w:val="Hyperlink"/>
    <w:rPr>
      <w:color w:val="0000FF"/>
      <w:u w:val="single"/>
    </w:rPr>
  </w:style>
  <w:style w:type="paragraph" w:styleId="Normaallaadveeb">
    <w:name w:val="Normal (Web)"/>
    <w:basedOn w:val="Normaallaad"/>
    <w:rsid w:val="001A0487"/>
    <w:pPr>
      <w:spacing w:before="100" w:beforeAutospacing="1" w:after="100" w:afterAutospacing="1"/>
    </w:pPr>
    <w:rPr>
      <w:spacing w:val="0"/>
      <w:position w:val="0"/>
      <w:szCs w:val="24"/>
      <w:lang w:eastAsia="et-EE"/>
    </w:rPr>
  </w:style>
  <w:style w:type="character" w:styleId="Tugev">
    <w:name w:val="Strong"/>
    <w:qFormat/>
    <w:rsid w:val="001A0487"/>
    <w:rPr>
      <w:b/>
      <w:bCs/>
    </w:rPr>
  </w:style>
  <w:style w:type="character" w:customStyle="1" w:styleId="skypetbinnertext">
    <w:name w:val="skype_tb_innertext"/>
    <w:basedOn w:val="Liguvaikefont"/>
    <w:rsid w:val="00A63D5F"/>
  </w:style>
  <w:style w:type="table" w:styleId="Kontuurtabel">
    <w:name w:val="Table Grid"/>
    <w:basedOn w:val="Normaaltabel"/>
    <w:rsid w:val="00F44A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oendilik">
    <w:name w:val="List Paragraph"/>
    <w:basedOn w:val="Normaallaad"/>
    <w:uiPriority w:val="34"/>
    <w:qFormat/>
    <w:rsid w:val="00860B37"/>
    <w:pPr>
      <w:suppressAutoHyphens/>
      <w:ind w:left="720"/>
      <w:contextualSpacing/>
    </w:pPr>
    <w:rPr>
      <w:spacing w:val="0"/>
      <w:position w:val="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3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44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10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715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437112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2" w:space="18" w:color="CCCCCC"/>
                                    <w:right w:val="none" w:sz="0" w:space="0" w:color="auto"/>
                                  </w:divBdr>
                                  <w:divsChild>
                                    <w:div w:id="2105612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7423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08519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12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93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96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00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911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71727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2" w:space="18" w:color="CCCCCC"/>
                                    <w:right w:val="none" w:sz="0" w:space="0" w:color="auto"/>
                                  </w:divBdr>
                                  <w:divsChild>
                                    <w:div w:id="127938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6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8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6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34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360105">
                          <w:marLeft w:val="13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384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6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0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03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95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ilveru\My%20Documents\kirjad%20ja%20taotlused\haigekassa%20nimekirjad%20ja%20t&#246;&#246;tervishoid\R&#228;pina%20ja%20Rulli.dot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Räpina ja Rulli.dot</Template>
  <TotalTime>54</TotalTime>
  <Pages>3</Pages>
  <Words>797</Words>
  <Characters>4628</Characters>
  <Application>Microsoft Office Word</Application>
  <DocSecurity>0</DocSecurity>
  <Lines>38</Lines>
  <Paragraphs>10</Paragraphs>
  <ScaleCrop>false</ScaleCrop>
  <HeadingPairs>
    <vt:vector size="6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DF</Company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Kastre metskond</dc:creator>
  <cp:keywords/>
  <cp:lastModifiedBy>Urbe Kallais</cp:lastModifiedBy>
  <cp:revision>27</cp:revision>
  <cp:lastPrinted>2011-01-28T11:37:00Z</cp:lastPrinted>
  <dcterms:created xsi:type="dcterms:W3CDTF">2026-01-23T07:30:00Z</dcterms:created>
  <dcterms:modified xsi:type="dcterms:W3CDTF">2026-01-26T09:24:00Z</dcterms:modified>
</cp:coreProperties>
</file>